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7B407" w14:textId="77777777" w:rsidR="00F97C17" w:rsidRDefault="00F97C17" w:rsidP="00F97C1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2070A05B" w14:textId="77777777" w:rsidR="00914E7F" w:rsidRDefault="00914E7F" w:rsidP="00914E7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C484EC" w14:textId="77777777" w:rsidR="00914E7F" w:rsidRDefault="00914E7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D2C1E9C" w14:textId="77777777" w:rsidR="0085747A" w:rsidRPr="00FA3DD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3DD6">
        <w:rPr>
          <w:rFonts w:ascii="Corbel" w:hAnsi="Corbel"/>
          <w:b/>
          <w:smallCaps/>
          <w:sz w:val="24"/>
          <w:szCs w:val="24"/>
        </w:rPr>
        <w:t>SYLABUS</w:t>
      </w:r>
    </w:p>
    <w:p w14:paraId="009F2E74" w14:textId="37F024C8" w:rsidR="0085747A" w:rsidRPr="00FA3DD6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3DD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A3DD6">
        <w:rPr>
          <w:rFonts w:ascii="Corbel" w:hAnsi="Corbel"/>
          <w:b/>
          <w:smallCaps/>
          <w:sz w:val="24"/>
          <w:szCs w:val="24"/>
        </w:rPr>
        <w:t xml:space="preserve"> </w:t>
      </w:r>
      <w:r w:rsidR="004E182B" w:rsidRPr="00FA3DD6">
        <w:rPr>
          <w:rFonts w:ascii="Corbel" w:hAnsi="Corbel"/>
          <w:b/>
          <w:smallCaps/>
          <w:sz w:val="24"/>
          <w:szCs w:val="24"/>
        </w:rPr>
        <w:t>202</w:t>
      </w:r>
      <w:r w:rsidR="00F97C17">
        <w:rPr>
          <w:rFonts w:ascii="Corbel" w:hAnsi="Corbel"/>
          <w:b/>
          <w:smallCaps/>
          <w:sz w:val="24"/>
          <w:szCs w:val="24"/>
        </w:rPr>
        <w:t>6</w:t>
      </w:r>
      <w:r w:rsidR="004E182B" w:rsidRPr="00FA3DD6">
        <w:rPr>
          <w:rFonts w:ascii="Corbel" w:hAnsi="Corbel"/>
          <w:b/>
          <w:smallCaps/>
          <w:sz w:val="24"/>
          <w:szCs w:val="24"/>
        </w:rPr>
        <w:t xml:space="preserve">- </w:t>
      </w:r>
      <w:r w:rsidR="0028353D" w:rsidRPr="00FA3DD6">
        <w:rPr>
          <w:rFonts w:ascii="Corbel" w:hAnsi="Corbel"/>
          <w:b/>
          <w:smallCaps/>
          <w:sz w:val="24"/>
          <w:szCs w:val="24"/>
        </w:rPr>
        <w:t>20</w:t>
      </w:r>
      <w:r w:rsidR="00AC5D8D">
        <w:rPr>
          <w:rFonts w:ascii="Corbel" w:hAnsi="Corbel"/>
          <w:b/>
          <w:smallCaps/>
          <w:sz w:val="24"/>
          <w:szCs w:val="24"/>
        </w:rPr>
        <w:t>3</w:t>
      </w:r>
      <w:r w:rsidR="00F97C17">
        <w:rPr>
          <w:rFonts w:ascii="Corbel" w:hAnsi="Corbel"/>
          <w:b/>
          <w:smallCaps/>
          <w:sz w:val="24"/>
          <w:szCs w:val="24"/>
        </w:rPr>
        <w:t>1</w:t>
      </w:r>
    </w:p>
    <w:p w14:paraId="75C5BB34" w14:textId="27B4916C" w:rsidR="00445970" w:rsidRPr="00FA3DD6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  <w:t xml:space="preserve">Rok akademicki   </w:t>
      </w:r>
      <w:r w:rsidR="007B60AA" w:rsidRPr="00FA3DD6">
        <w:rPr>
          <w:rFonts w:ascii="Corbel" w:hAnsi="Corbel"/>
          <w:sz w:val="24"/>
          <w:szCs w:val="24"/>
        </w:rPr>
        <w:t>202</w:t>
      </w:r>
      <w:r w:rsidR="00F97C17">
        <w:rPr>
          <w:rFonts w:ascii="Corbel" w:hAnsi="Corbel"/>
          <w:sz w:val="24"/>
          <w:szCs w:val="24"/>
        </w:rPr>
        <w:t>9</w:t>
      </w:r>
      <w:r w:rsidR="007B60AA" w:rsidRPr="00FA3DD6">
        <w:rPr>
          <w:rFonts w:ascii="Corbel" w:hAnsi="Corbel"/>
          <w:sz w:val="24"/>
          <w:szCs w:val="24"/>
        </w:rPr>
        <w:t>/20</w:t>
      </w:r>
      <w:r w:rsidR="00F97C17">
        <w:rPr>
          <w:rFonts w:ascii="Corbel" w:hAnsi="Corbel"/>
          <w:sz w:val="24"/>
          <w:szCs w:val="24"/>
        </w:rPr>
        <w:t>30</w:t>
      </w:r>
    </w:p>
    <w:p w14:paraId="3DABBA65" w14:textId="77777777" w:rsidR="0085747A" w:rsidRPr="00FA3DD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1A877E" w14:textId="77777777" w:rsidR="0085747A" w:rsidRPr="00FA3DD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3DD6">
        <w:rPr>
          <w:rFonts w:ascii="Corbel" w:hAnsi="Corbel"/>
          <w:szCs w:val="24"/>
        </w:rPr>
        <w:t xml:space="preserve">1. </w:t>
      </w:r>
      <w:r w:rsidR="0085747A" w:rsidRPr="00FA3DD6">
        <w:rPr>
          <w:rFonts w:ascii="Corbel" w:hAnsi="Corbel"/>
          <w:szCs w:val="24"/>
        </w:rPr>
        <w:t xml:space="preserve">Podstawowe </w:t>
      </w:r>
      <w:r w:rsidR="00445970" w:rsidRPr="00FA3DD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3DD6" w14:paraId="3A1EDF91" w14:textId="77777777" w:rsidTr="005D32C3">
        <w:tc>
          <w:tcPr>
            <w:tcW w:w="2694" w:type="dxa"/>
            <w:vAlign w:val="center"/>
          </w:tcPr>
          <w:p w14:paraId="14CC953D" w14:textId="77777777" w:rsidR="0085747A" w:rsidRPr="00FA3DD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85FBF0" w14:textId="77777777" w:rsidR="0085747A" w:rsidRPr="00FA3DD6" w:rsidRDefault="004E182B" w:rsidP="003F02B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metody dyrektywne w pracy z osobami ze spektrum autyzmu</w:t>
            </w:r>
          </w:p>
        </w:tc>
      </w:tr>
      <w:tr w:rsidR="0085747A" w:rsidRPr="00FA3DD6" w14:paraId="55ACAFDB" w14:textId="77777777" w:rsidTr="005D32C3">
        <w:tc>
          <w:tcPr>
            <w:tcW w:w="2694" w:type="dxa"/>
            <w:vAlign w:val="center"/>
          </w:tcPr>
          <w:p w14:paraId="4D737E3F" w14:textId="77777777" w:rsidR="0085747A" w:rsidRPr="00FA3DD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3DD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BF0842" w14:textId="77777777" w:rsidR="0085747A" w:rsidRPr="00FA3DD6" w:rsidRDefault="004E18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A3DD6" w14:paraId="154CBBDB" w14:textId="77777777" w:rsidTr="005D32C3">
        <w:tc>
          <w:tcPr>
            <w:tcW w:w="2694" w:type="dxa"/>
            <w:vAlign w:val="center"/>
          </w:tcPr>
          <w:p w14:paraId="5CE34344" w14:textId="77777777" w:rsidR="0085747A" w:rsidRPr="00FA3DD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</w:t>
            </w:r>
            <w:r w:rsidR="0085747A" w:rsidRPr="00FA3DD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3DD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987853" w14:textId="7B32AD9E" w:rsidR="0029595D" w:rsidRPr="00FA3DD6" w:rsidRDefault="0029595D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A3DD6" w14:paraId="6EDA9E5A" w14:textId="77777777" w:rsidTr="005D32C3">
        <w:tc>
          <w:tcPr>
            <w:tcW w:w="2694" w:type="dxa"/>
            <w:vAlign w:val="center"/>
          </w:tcPr>
          <w:p w14:paraId="3BCF80C6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8BF8F5" w14:textId="77777777" w:rsidR="0085747A" w:rsidRPr="00FA3DD6" w:rsidRDefault="004E182B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FA3DD6" w14:paraId="50AD2B2C" w14:textId="77777777" w:rsidTr="005D32C3">
        <w:tc>
          <w:tcPr>
            <w:tcW w:w="2694" w:type="dxa"/>
            <w:vAlign w:val="center"/>
          </w:tcPr>
          <w:p w14:paraId="53F9CA3F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D0ADED" w14:textId="77777777" w:rsidR="0085747A" w:rsidRPr="00FA3DD6" w:rsidRDefault="004E18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A3DD6" w14:paraId="3E7D9E74" w14:textId="77777777" w:rsidTr="005D32C3">
        <w:tc>
          <w:tcPr>
            <w:tcW w:w="2694" w:type="dxa"/>
            <w:vAlign w:val="center"/>
          </w:tcPr>
          <w:p w14:paraId="1E5E1B2A" w14:textId="77777777" w:rsidR="0085747A" w:rsidRPr="00FA3DD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44EE7B" w14:textId="77777777" w:rsidR="0085747A" w:rsidRPr="00FA3DD6" w:rsidRDefault="004D30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FA3DD6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FA3DD6" w14:paraId="18568D83" w14:textId="77777777" w:rsidTr="005D32C3">
        <w:tc>
          <w:tcPr>
            <w:tcW w:w="2694" w:type="dxa"/>
            <w:vAlign w:val="center"/>
          </w:tcPr>
          <w:p w14:paraId="7434A3B3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27908E2" w14:textId="7AF045BE" w:rsidR="0085747A" w:rsidRPr="00FA3DD6" w:rsidRDefault="00797A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FA3DD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FA3DD6" w14:paraId="7120916D" w14:textId="77777777" w:rsidTr="005D32C3">
        <w:tc>
          <w:tcPr>
            <w:tcW w:w="2694" w:type="dxa"/>
            <w:vAlign w:val="center"/>
          </w:tcPr>
          <w:p w14:paraId="4B7F9209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124CFE" w14:textId="2B84EAEE" w:rsidR="0085747A" w:rsidRPr="00FA3DD6" w:rsidRDefault="000E54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AC5D8D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7A265C" w:rsidRPr="00FA3DD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715E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A3DD6" w14:paraId="29108470" w14:textId="77777777" w:rsidTr="005D32C3">
        <w:tc>
          <w:tcPr>
            <w:tcW w:w="2694" w:type="dxa"/>
            <w:vAlign w:val="center"/>
          </w:tcPr>
          <w:p w14:paraId="0977E4D5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3DD6">
              <w:rPr>
                <w:rFonts w:ascii="Corbel" w:hAnsi="Corbel"/>
                <w:sz w:val="24"/>
                <w:szCs w:val="24"/>
              </w:rPr>
              <w:t>/y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9277F3" w14:textId="77777777" w:rsidR="0085747A" w:rsidRPr="00FA3DD6" w:rsidRDefault="004E182B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IV rok, 7 i 8</w:t>
            </w:r>
            <w:r w:rsidR="004D3057" w:rsidRPr="00FA3DD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4E182B" w:rsidRPr="00FA3DD6" w14:paraId="1EB36596" w14:textId="77777777" w:rsidTr="00C44284">
        <w:tc>
          <w:tcPr>
            <w:tcW w:w="2694" w:type="dxa"/>
            <w:vAlign w:val="center"/>
          </w:tcPr>
          <w:p w14:paraId="79B58A63" w14:textId="77777777" w:rsidR="004E182B" w:rsidRPr="00FA3DD6" w:rsidRDefault="004E182B" w:rsidP="004E18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448ADFAA" w14:textId="553B9EFF" w:rsidR="004E182B" w:rsidRPr="00FA3DD6" w:rsidRDefault="004E182B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F97C17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FA3DD6">
              <w:rPr>
                <w:rFonts w:ascii="Corbel" w:hAnsi="Corbel"/>
                <w:b w:val="0"/>
                <w:sz w:val="24"/>
                <w:szCs w:val="24"/>
              </w:rPr>
              <w:t>. Przygotowanie dydaktyczno - metodyczne</w:t>
            </w:r>
          </w:p>
        </w:tc>
      </w:tr>
      <w:tr w:rsidR="004E182B" w:rsidRPr="00FA3DD6" w14:paraId="2B0F1D25" w14:textId="77777777" w:rsidTr="005D32C3">
        <w:tc>
          <w:tcPr>
            <w:tcW w:w="2694" w:type="dxa"/>
            <w:vAlign w:val="center"/>
          </w:tcPr>
          <w:p w14:paraId="634CE363" w14:textId="77777777" w:rsidR="004E182B" w:rsidRPr="00FA3DD6" w:rsidRDefault="004E182B" w:rsidP="004E18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BC3A23" w14:textId="5AF3AC4D" w:rsidR="004E182B" w:rsidRPr="00FA3DD6" w:rsidRDefault="00797AE8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E182B" w:rsidRPr="00FA3DD6" w14:paraId="7365EC3A" w14:textId="77777777" w:rsidTr="005D32C3">
        <w:tc>
          <w:tcPr>
            <w:tcW w:w="2694" w:type="dxa"/>
            <w:vAlign w:val="center"/>
          </w:tcPr>
          <w:p w14:paraId="7DDDD267" w14:textId="77777777" w:rsidR="004E182B" w:rsidRPr="00FA3DD6" w:rsidRDefault="004E182B" w:rsidP="004E18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DDC1F0" w14:textId="04DCA31E" w:rsidR="004E182B" w:rsidRPr="00FA3DD6" w:rsidRDefault="000E54B3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5D32C3" w:rsidRPr="00FA3DD6" w14:paraId="6DC3949C" w14:textId="77777777" w:rsidTr="005D32C3">
        <w:tc>
          <w:tcPr>
            <w:tcW w:w="2694" w:type="dxa"/>
            <w:vAlign w:val="center"/>
          </w:tcPr>
          <w:p w14:paraId="28245752" w14:textId="77777777" w:rsidR="005D32C3" w:rsidRPr="00FA3DD6" w:rsidRDefault="005D32C3" w:rsidP="005D32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36AE26" w14:textId="77777777" w:rsidR="005D32C3" w:rsidRPr="00FA3DD6" w:rsidRDefault="005D32C3" w:rsidP="005D32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03291658" w14:textId="77777777" w:rsidR="0085747A" w:rsidRPr="00FA3DD6" w:rsidRDefault="0085747A" w:rsidP="004E182B">
      <w:pPr>
        <w:pStyle w:val="Podpunkty"/>
        <w:ind w:left="0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* </w:t>
      </w:r>
      <w:r w:rsidRPr="00FA3DD6">
        <w:rPr>
          <w:rFonts w:ascii="Corbel" w:hAnsi="Corbel"/>
          <w:i/>
          <w:sz w:val="24"/>
          <w:szCs w:val="24"/>
        </w:rPr>
        <w:t>-</w:t>
      </w:r>
      <w:r w:rsidR="00B90885" w:rsidRPr="00FA3DD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3DD6">
        <w:rPr>
          <w:rFonts w:ascii="Corbel" w:hAnsi="Corbel"/>
          <w:b w:val="0"/>
          <w:sz w:val="24"/>
          <w:szCs w:val="24"/>
        </w:rPr>
        <w:t>e,</w:t>
      </w:r>
      <w:r w:rsidRPr="00FA3DD6">
        <w:rPr>
          <w:rFonts w:ascii="Corbel" w:hAnsi="Corbel"/>
          <w:i/>
          <w:sz w:val="24"/>
          <w:szCs w:val="24"/>
        </w:rPr>
        <w:t xml:space="preserve"> </w:t>
      </w:r>
      <w:r w:rsidRPr="00FA3DD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3DD6">
        <w:rPr>
          <w:rFonts w:ascii="Corbel" w:hAnsi="Corbel"/>
          <w:b w:val="0"/>
          <w:i/>
          <w:sz w:val="24"/>
          <w:szCs w:val="24"/>
        </w:rPr>
        <w:t>w Jednostce</w:t>
      </w:r>
    </w:p>
    <w:p w14:paraId="5A4AD036" w14:textId="77777777" w:rsidR="00923D7D" w:rsidRPr="00FA3DD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2281D6" w14:textId="77777777" w:rsidR="0085747A" w:rsidRPr="00FA3DD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>1.</w:t>
      </w:r>
      <w:r w:rsidR="00E22FBC" w:rsidRPr="00FA3DD6">
        <w:rPr>
          <w:rFonts w:ascii="Corbel" w:hAnsi="Corbel"/>
          <w:sz w:val="24"/>
          <w:szCs w:val="24"/>
        </w:rPr>
        <w:t>1</w:t>
      </w:r>
      <w:r w:rsidRPr="00FA3DD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DBAD88" w14:textId="77777777" w:rsidR="00923D7D" w:rsidRPr="00FA3DD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6838F4" w:rsidRPr="00FA3DD6" w14:paraId="465D5E67" w14:textId="77777777" w:rsidTr="006838F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C7D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Semestr</w:t>
            </w:r>
          </w:p>
          <w:p w14:paraId="595ACF56" w14:textId="77777777" w:rsidR="00015B8F" w:rsidRPr="00FA3DD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(</w:t>
            </w:r>
            <w:r w:rsidR="00363F78" w:rsidRPr="00FA3DD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ED9D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4B91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E7F9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FD52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FFAB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0488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C534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1B35" w14:textId="77777777" w:rsidR="00015B8F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8664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3DD6">
              <w:rPr>
                <w:rFonts w:ascii="Corbel" w:hAnsi="Corbel"/>
                <w:b/>
                <w:szCs w:val="24"/>
              </w:rPr>
              <w:t>Liczba pkt</w:t>
            </w:r>
            <w:r w:rsidR="00B90885" w:rsidRPr="00FA3DD6">
              <w:rPr>
                <w:rFonts w:ascii="Corbel" w:hAnsi="Corbel"/>
                <w:b/>
                <w:szCs w:val="24"/>
              </w:rPr>
              <w:t>.</w:t>
            </w:r>
            <w:r w:rsidRPr="00FA3DD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E182B" w:rsidRPr="00FA3DD6" w14:paraId="773B56A9" w14:textId="77777777" w:rsidTr="006838F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87A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98BD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823F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80D4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2BF7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929A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D8B1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5D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D610" w14:textId="462348DE" w:rsidR="004E182B" w:rsidRPr="00FA3DD6" w:rsidRDefault="00AC5D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1662" w14:textId="77777777" w:rsidR="004E182B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1</w:t>
            </w:r>
          </w:p>
        </w:tc>
      </w:tr>
      <w:tr w:rsidR="006838F4" w:rsidRPr="00FA3DD6" w14:paraId="1CA8FC9E" w14:textId="77777777" w:rsidTr="006838F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7FEA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ADA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4AE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15A0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80BB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451A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AEA4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AC42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248" w14:textId="64181448" w:rsidR="006838F4" w:rsidRPr="00FA3DD6" w:rsidRDefault="00AC5D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A9FB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3</w:t>
            </w:r>
          </w:p>
        </w:tc>
      </w:tr>
    </w:tbl>
    <w:p w14:paraId="19F00B99" w14:textId="77777777" w:rsidR="00923D7D" w:rsidRPr="00FA3DD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F9AA06" w14:textId="77777777" w:rsidR="0085747A" w:rsidRPr="00FA3DD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>1.</w:t>
      </w:r>
      <w:r w:rsidR="00E22FBC" w:rsidRPr="00FA3DD6">
        <w:rPr>
          <w:rFonts w:ascii="Corbel" w:hAnsi="Corbel"/>
          <w:smallCaps w:val="0"/>
          <w:szCs w:val="24"/>
        </w:rPr>
        <w:t>2</w:t>
      </w:r>
      <w:r w:rsidR="00F83B28" w:rsidRPr="00FA3DD6">
        <w:rPr>
          <w:rFonts w:ascii="Corbel" w:hAnsi="Corbel"/>
          <w:smallCaps w:val="0"/>
          <w:szCs w:val="24"/>
        </w:rPr>
        <w:t>.</w:t>
      </w:r>
      <w:r w:rsidR="00F83B28" w:rsidRPr="00FA3DD6">
        <w:rPr>
          <w:rFonts w:ascii="Corbel" w:hAnsi="Corbel"/>
          <w:smallCaps w:val="0"/>
          <w:szCs w:val="24"/>
        </w:rPr>
        <w:tab/>
      </w:r>
      <w:r w:rsidRPr="00FA3DD6">
        <w:rPr>
          <w:rFonts w:ascii="Corbel" w:hAnsi="Corbel"/>
          <w:smallCaps w:val="0"/>
          <w:szCs w:val="24"/>
        </w:rPr>
        <w:t xml:space="preserve">Sposób realizacji zajęć  </w:t>
      </w:r>
    </w:p>
    <w:p w14:paraId="0CFC7FED" w14:textId="77777777" w:rsidR="006838F4" w:rsidRPr="00FA3DD6" w:rsidRDefault="006838F4" w:rsidP="006838F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eastAsia="MS Gothic" w:hAnsi="Corbel"/>
          <w:b w:val="0"/>
          <w:szCs w:val="24"/>
        </w:rPr>
        <w:sym w:font="Wingdings" w:char="F078"/>
      </w:r>
      <w:r w:rsidRPr="00FA3DD6">
        <w:rPr>
          <w:rFonts w:ascii="Corbel" w:eastAsia="MS Gothic" w:hAnsi="Corbel"/>
          <w:b w:val="0"/>
          <w:szCs w:val="24"/>
        </w:rPr>
        <w:t xml:space="preserve"> </w:t>
      </w:r>
      <w:r w:rsidRPr="00FA3DD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DC44F1C" w14:textId="77777777" w:rsidR="006838F4" w:rsidRPr="00FA3DD6" w:rsidRDefault="006838F4" w:rsidP="006838F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3DD6">
        <w:rPr>
          <w:rFonts w:ascii="MS Gothic" w:eastAsia="MS Gothic" w:hAnsi="MS Gothic" w:cs="MS Gothic" w:hint="eastAsia"/>
          <w:b w:val="0"/>
          <w:szCs w:val="24"/>
        </w:rPr>
        <w:t>☐</w:t>
      </w:r>
      <w:r w:rsidRPr="00FA3DD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F1BBEDC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75E805" w14:textId="77777777" w:rsidR="006838F4" w:rsidRPr="00FA3DD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1.3 </w:t>
      </w:r>
      <w:r w:rsidR="00F83B28" w:rsidRPr="00FA3DD6">
        <w:rPr>
          <w:rFonts w:ascii="Corbel" w:hAnsi="Corbel"/>
          <w:smallCaps w:val="0"/>
          <w:szCs w:val="24"/>
        </w:rPr>
        <w:tab/>
      </w:r>
      <w:r w:rsidRPr="00FA3DD6">
        <w:rPr>
          <w:rFonts w:ascii="Corbel" w:hAnsi="Corbel"/>
          <w:smallCaps w:val="0"/>
          <w:szCs w:val="24"/>
        </w:rPr>
        <w:t>For</w:t>
      </w:r>
      <w:r w:rsidR="00445970" w:rsidRPr="00FA3DD6">
        <w:rPr>
          <w:rFonts w:ascii="Corbel" w:hAnsi="Corbel"/>
          <w:smallCaps w:val="0"/>
          <w:szCs w:val="24"/>
        </w:rPr>
        <w:t xml:space="preserve">ma zaliczenia przedmiotu </w:t>
      </w:r>
      <w:r w:rsidRPr="00FA3DD6">
        <w:rPr>
          <w:rFonts w:ascii="Corbel" w:hAnsi="Corbel"/>
          <w:smallCaps w:val="0"/>
          <w:szCs w:val="24"/>
        </w:rPr>
        <w:t xml:space="preserve"> (z toku)</w:t>
      </w:r>
      <w:r w:rsidRPr="00FA3DD6">
        <w:rPr>
          <w:rFonts w:ascii="Corbel" w:hAnsi="Corbel"/>
          <w:b w:val="0"/>
          <w:smallCaps w:val="0"/>
          <w:szCs w:val="24"/>
        </w:rPr>
        <w:t xml:space="preserve"> </w:t>
      </w:r>
    </w:p>
    <w:p w14:paraId="5452E972" w14:textId="77777777" w:rsidR="00E22FBC" w:rsidRPr="00FA3DD6" w:rsidRDefault="006838F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ab/>
      </w:r>
      <w:r w:rsidR="00E22FBC" w:rsidRPr="00FA3DD6">
        <w:rPr>
          <w:rFonts w:ascii="Corbel" w:hAnsi="Corbel"/>
          <w:b w:val="0"/>
          <w:smallCaps w:val="0"/>
          <w:szCs w:val="24"/>
        </w:rPr>
        <w:t>zaliczeni</w:t>
      </w:r>
      <w:r w:rsidRPr="00FA3DD6">
        <w:rPr>
          <w:rFonts w:ascii="Corbel" w:hAnsi="Corbel"/>
          <w:b w:val="0"/>
          <w:smallCaps w:val="0"/>
          <w:szCs w:val="24"/>
        </w:rPr>
        <w:t>e z oceną</w:t>
      </w:r>
    </w:p>
    <w:p w14:paraId="0BD2AE42" w14:textId="77777777" w:rsidR="006838F4" w:rsidRPr="00FA3DD6" w:rsidRDefault="006838F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ab/>
        <w:t>egzamin</w:t>
      </w:r>
    </w:p>
    <w:p w14:paraId="2C73C669" w14:textId="77777777" w:rsidR="00E960BB" w:rsidRPr="00FA3DD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8F78F7" w14:textId="77777777" w:rsidR="00E960BB" w:rsidRPr="00FA3DD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3DD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3DD6" w14:paraId="3D896BE2" w14:textId="77777777" w:rsidTr="00745302">
        <w:tc>
          <w:tcPr>
            <w:tcW w:w="9670" w:type="dxa"/>
          </w:tcPr>
          <w:p w14:paraId="4B209F3B" w14:textId="77777777" w:rsidR="0085747A" w:rsidRPr="00FA3DD6" w:rsidRDefault="0064158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rozwojowej.</w:t>
            </w:r>
          </w:p>
        </w:tc>
      </w:tr>
    </w:tbl>
    <w:p w14:paraId="5BFC8196" w14:textId="77777777" w:rsidR="004E3265" w:rsidRPr="00FA3DD6" w:rsidRDefault="004E326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043216" w14:textId="77777777" w:rsidR="0085747A" w:rsidRPr="00FA3DD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3DD6">
        <w:rPr>
          <w:rFonts w:ascii="Corbel" w:hAnsi="Corbel"/>
          <w:szCs w:val="24"/>
        </w:rPr>
        <w:lastRenderedPageBreak/>
        <w:t>3.</w:t>
      </w:r>
      <w:r w:rsidR="0085747A" w:rsidRPr="00FA3DD6">
        <w:rPr>
          <w:rFonts w:ascii="Corbel" w:hAnsi="Corbel"/>
          <w:szCs w:val="24"/>
        </w:rPr>
        <w:t xml:space="preserve"> </w:t>
      </w:r>
      <w:r w:rsidR="00A84C85" w:rsidRPr="00FA3DD6">
        <w:rPr>
          <w:rFonts w:ascii="Corbel" w:hAnsi="Corbel"/>
          <w:szCs w:val="24"/>
        </w:rPr>
        <w:t>cele, efekty uczenia się</w:t>
      </w:r>
      <w:r w:rsidR="0085747A" w:rsidRPr="00FA3DD6">
        <w:rPr>
          <w:rFonts w:ascii="Corbel" w:hAnsi="Corbel"/>
          <w:szCs w:val="24"/>
        </w:rPr>
        <w:t xml:space="preserve"> , treści Programowe i stosowane metody Dydaktyczne</w:t>
      </w:r>
    </w:p>
    <w:p w14:paraId="19021A43" w14:textId="77777777" w:rsidR="004E3265" w:rsidRPr="00FA3DD6" w:rsidRDefault="004E3265" w:rsidP="009C54AE">
      <w:pPr>
        <w:pStyle w:val="Podpunkty"/>
        <w:rPr>
          <w:rFonts w:ascii="Corbel" w:hAnsi="Corbel"/>
          <w:sz w:val="24"/>
          <w:szCs w:val="24"/>
        </w:rPr>
      </w:pPr>
    </w:p>
    <w:p w14:paraId="00B62C86" w14:textId="77777777" w:rsidR="0085747A" w:rsidRPr="00FA3DD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3.1 </w:t>
      </w:r>
      <w:r w:rsidR="00C05F44" w:rsidRPr="00FA3DD6">
        <w:rPr>
          <w:rFonts w:ascii="Corbel" w:hAnsi="Corbel"/>
          <w:sz w:val="24"/>
          <w:szCs w:val="24"/>
        </w:rPr>
        <w:t>Cele przedmiotu</w:t>
      </w:r>
    </w:p>
    <w:p w14:paraId="67D6C7CA" w14:textId="77777777" w:rsidR="00F83B28" w:rsidRPr="00FA3DD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41582" w:rsidRPr="00FA3DD6" w14:paraId="1544BE5E" w14:textId="77777777" w:rsidTr="00641582">
        <w:tc>
          <w:tcPr>
            <w:tcW w:w="845" w:type="dxa"/>
            <w:vAlign w:val="center"/>
          </w:tcPr>
          <w:p w14:paraId="35BB6DEF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7275337A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metod dyrektywnych w pracy z uczniem z ASD.</w:t>
            </w:r>
          </w:p>
        </w:tc>
      </w:tr>
      <w:tr w:rsidR="00641582" w:rsidRPr="00FA3DD6" w14:paraId="3F610E91" w14:textId="77777777" w:rsidTr="00641582">
        <w:tc>
          <w:tcPr>
            <w:tcW w:w="845" w:type="dxa"/>
            <w:vAlign w:val="center"/>
          </w:tcPr>
          <w:p w14:paraId="0947D71F" w14:textId="77777777" w:rsidR="00641582" w:rsidRPr="00FA3DD6" w:rsidRDefault="00641582" w:rsidP="006415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41471DE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Zapoznanie z metodami terapii w oparciu o stosowaną analizę zachowania.</w:t>
            </w:r>
          </w:p>
        </w:tc>
      </w:tr>
      <w:tr w:rsidR="00641582" w:rsidRPr="00FA3DD6" w14:paraId="3802CEC6" w14:textId="77777777" w:rsidTr="00641582">
        <w:tc>
          <w:tcPr>
            <w:tcW w:w="845" w:type="dxa"/>
            <w:vAlign w:val="center"/>
          </w:tcPr>
          <w:p w14:paraId="09789E01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73525138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Przygotowanie do prowadzenia zajęć terapeutycznych metodami stosowanej analizy zachowania.</w:t>
            </w:r>
          </w:p>
        </w:tc>
      </w:tr>
    </w:tbl>
    <w:p w14:paraId="5EC35E77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D9EF9D" w14:textId="0E7576A1" w:rsidR="004D305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 xml:space="preserve">3.2 </w:t>
      </w:r>
      <w:r w:rsidR="001D7B54" w:rsidRPr="00FA3DD6">
        <w:rPr>
          <w:rFonts w:ascii="Corbel" w:hAnsi="Corbel"/>
          <w:b/>
          <w:sz w:val="24"/>
          <w:szCs w:val="24"/>
        </w:rPr>
        <w:t xml:space="preserve">Efekty </w:t>
      </w:r>
      <w:r w:rsidR="00C05F44" w:rsidRPr="00FA3DD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3DD6">
        <w:rPr>
          <w:rFonts w:ascii="Corbel" w:hAnsi="Corbel"/>
          <w:b/>
          <w:sz w:val="24"/>
          <w:szCs w:val="24"/>
        </w:rPr>
        <w:t>dla przedmiotu</w:t>
      </w:r>
      <w:r w:rsidR="00445970" w:rsidRPr="00FA3DD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97C17" w:rsidRPr="00FA3DD6" w14:paraId="5172A005" w14:textId="77777777" w:rsidTr="009C7592">
        <w:tc>
          <w:tcPr>
            <w:tcW w:w="1679" w:type="dxa"/>
            <w:vAlign w:val="center"/>
          </w:tcPr>
          <w:p w14:paraId="49F64358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>EK</w:t>
            </w: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się)</w:t>
            </w:r>
          </w:p>
        </w:tc>
        <w:tc>
          <w:tcPr>
            <w:tcW w:w="5976" w:type="dxa"/>
            <w:vAlign w:val="center"/>
          </w:tcPr>
          <w:p w14:paraId="07827185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865" w:type="dxa"/>
            <w:vAlign w:val="center"/>
          </w:tcPr>
          <w:p w14:paraId="3249BA08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A3DD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7C17" w:rsidRPr="00FA3DD6" w14:paraId="59DE9FC4" w14:textId="77777777" w:rsidTr="009C7592">
        <w:trPr>
          <w:trHeight w:val="7075"/>
        </w:trPr>
        <w:tc>
          <w:tcPr>
            <w:tcW w:w="1679" w:type="dxa"/>
          </w:tcPr>
          <w:p w14:paraId="3571B4DC" w14:textId="77777777" w:rsidR="00F97C17" w:rsidRPr="00FA3DD6" w:rsidRDefault="00F97C1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bookmarkStart w:id="0" w:name="_Hlk31265793"/>
            <w:r w:rsidRPr="00FA3DD6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6" w:type="dxa"/>
          </w:tcPr>
          <w:p w14:paraId="66343BFA" w14:textId="77777777" w:rsidR="00F97C17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F48BA">
              <w:rPr>
                <w:rFonts w:ascii="Corbel" w:hAnsi="Corbel"/>
                <w:sz w:val="24"/>
                <w:szCs w:val="24"/>
              </w:rPr>
              <w:t xml:space="preserve">W zakresie wiedzy </w:t>
            </w:r>
            <w:r>
              <w:rPr>
                <w:rFonts w:ascii="Corbel" w:hAnsi="Corbel"/>
                <w:sz w:val="24"/>
                <w:szCs w:val="24"/>
              </w:rPr>
              <w:t>stud</w:t>
            </w:r>
            <w:r w:rsidRPr="002F48BA">
              <w:rPr>
                <w:rFonts w:ascii="Corbel" w:hAnsi="Corbel"/>
                <w:sz w:val="24"/>
                <w:szCs w:val="24"/>
              </w:rPr>
              <w:t>ent zna i rozumie:</w:t>
            </w:r>
          </w:p>
          <w:p w14:paraId="7CEDE0C6" w14:textId="77777777" w:rsidR="00F97C17" w:rsidRPr="00FA3DD6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E.2A.w1 </w:t>
            </w:r>
            <w:r w:rsidRPr="002F48BA">
              <w:rPr>
                <w:rFonts w:ascii="Corbel" w:hAnsi="Corbel"/>
                <w:sz w:val="24"/>
                <w:szCs w:val="24"/>
              </w:rPr>
              <w:t>metodykę wczesnego wspomagania rozwoju dziecka z zaburzeniami ze spektrum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zaburzeniami neurorozwojowymi; rolę zajęć specjalistycznych i wszechstronną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F48BA">
              <w:rPr>
                <w:rFonts w:ascii="Corbel" w:hAnsi="Corbel"/>
                <w:sz w:val="24"/>
                <w:szCs w:val="24"/>
              </w:rPr>
              <w:t>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4CD50EE7" w14:textId="77777777" w:rsidR="00F97C17" w:rsidRPr="00FA3DD6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PS.W09.</w:t>
            </w:r>
          </w:p>
          <w:p w14:paraId="24A9A13E" w14:textId="77777777" w:rsidR="00F97C17" w:rsidRPr="00FA3DD6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PS.W10.</w:t>
            </w:r>
          </w:p>
          <w:p w14:paraId="1A9B7B87" w14:textId="77777777" w:rsidR="00F97C17" w:rsidRPr="00FA3DD6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PS.W11.</w:t>
            </w:r>
          </w:p>
        </w:tc>
      </w:tr>
      <w:tr w:rsidR="00F97C17" w:rsidRPr="00FA3DD6" w14:paraId="7D32043F" w14:textId="77777777" w:rsidTr="009C7592">
        <w:tc>
          <w:tcPr>
            <w:tcW w:w="1679" w:type="dxa"/>
          </w:tcPr>
          <w:p w14:paraId="4CA4051C" w14:textId="77777777" w:rsidR="00F97C17" w:rsidRPr="00FA3DD6" w:rsidRDefault="00F97C1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5976" w:type="dxa"/>
          </w:tcPr>
          <w:p w14:paraId="4B64D405" w14:textId="77777777" w:rsidR="00F97C17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F48BA">
              <w:rPr>
                <w:rFonts w:ascii="Corbel" w:hAnsi="Corbel"/>
                <w:sz w:val="24"/>
                <w:szCs w:val="24"/>
              </w:rPr>
              <w:t xml:space="preserve">W zakresie </w:t>
            </w:r>
            <w:r>
              <w:rPr>
                <w:rFonts w:ascii="Corbel" w:hAnsi="Corbel"/>
                <w:sz w:val="24"/>
                <w:szCs w:val="24"/>
              </w:rPr>
              <w:t>umiejętności</w:t>
            </w:r>
            <w:r w:rsidRPr="002F48B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</w:t>
            </w:r>
            <w:r w:rsidRPr="002F48BA">
              <w:rPr>
                <w:rFonts w:ascii="Corbel" w:hAnsi="Corbel"/>
                <w:sz w:val="24"/>
                <w:szCs w:val="24"/>
              </w:rPr>
              <w:t xml:space="preserve">ent </w:t>
            </w:r>
            <w:r>
              <w:rPr>
                <w:rFonts w:ascii="Corbel" w:hAnsi="Corbel"/>
                <w:sz w:val="24"/>
                <w:szCs w:val="24"/>
              </w:rPr>
              <w:t>potrafi</w:t>
            </w:r>
            <w:r w:rsidRPr="002F48BA">
              <w:rPr>
                <w:rFonts w:ascii="Corbel" w:hAnsi="Corbel"/>
                <w:sz w:val="24"/>
                <w:szCs w:val="24"/>
              </w:rPr>
              <w:t>:</w:t>
            </w:r>
          </w:p>
          <w:p w14:paraId="76269D47" w14:textId="77777777" w:rsidR="00F97C17" w:rsidRPr="000A057C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>E.2A.U1. analizować metodykę wczesnego wspomagania rozwoju dziecka z zaburzeniami 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spektrum autyzmu; planować, realizować i interpretować wielospecjalistyczną</w:t>
            </w:r>
          </w:p>
          <w:p w14:paraId="426CA85A" w14:textId="77777777" w:rsidR="00F97C17" w:rsidRPr="00FA3DD6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>ocenę poziomu funkcjonowania; planować pracę dydaktyczno-wychowawczą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 xml:space="preserve">i terapeutyczną z dziećmi i </w:t>
            </w:r>
            <w:r w:rsidRPr="000A057C">
              <w:rPr>
                <w:rFonts w:ascii="Corbel" w:hAnsi="Corbel"/>
                <w:sz w:val="24"/>
                <w:szCs w:val="24"/>
              </w:rPr>
              <w:lastRenderedPageBreak/>
              <w:t>młodzieżą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z zaburzeniami ze spektrum autyzmu i innymi zaburzeniami neurorozwojowymi;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rehabilitacji oraz metodyki zajęć rehabilitacji indywidualnej ucznia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planować i realizować doradztwo zawodowe oraz wspierać rozwój zawodowy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5D834C66" w14:textId="77777777" w:rsidR="00F97C17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lastRenderedPageBreak/>
              <w:t>PS.U2.</w:t>
            </w:r>
          </w:p>
          <w:p w14:paraId="1116DEBE" w14:textId="77777777" w:rsidR="00F97C17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PS.U5.</w:t>
            </w:r>
          </w:p>
          <w:p w14:paraId="356BD1E7" w14:textId="77777777" w:rsidR="00F97C17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4604B36" w14:textId="77777777" w:rsidR="00F97C17" w:rsidRPr="00FA3DD6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PS.U7.</w:t>
            </w:r>
          </w:p>
        </w:tc>
      </w:tr>
      <w:tr w:rsidR="00F97C17" w:rsidRPr="00FA3DD6" w14:paraId="6CB5E2B0" w14:textId="77777777" w:rsidTr="009C7592">
        <w:tc>
          <w:tcPr>
            <w:tcW w:w="1679" w:type="dxa"/>
          </w:tcPr>
          <w:p w14:paraId="02D9D67B" w14:textId="77777777" w:rsidR="00F97C17" w:rsidRPr="00FA3DD6" w:rsidRDefault="00F97C1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5976" w:type="dxa"/>
          </w:tcPr>
          <w:p w14:paraId="7A05EE3E" w14:textId="77777777" w:rsidR="00F97C17" w:rsidRPr="000A057C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b/>
                <w:bCs/>
                <w:sz w:val="24"/>
                <w:szCs w:val="24"/>
              </w:rPr>
              <w:t>W zakresie kompetencji społecznych absolwent jest gotów do</w:t>
            </w:r>
            <w:r w:rsidRPr="000A057C">
              <w:rPr>
                <w:rFonts w:ascii="Corbel" w:hAnsi="Corbel"/>
                <w:sz w:val="24"/>
                <w:szCs w:val="24"/>
              </w:rPr>
              <w:t>:</w:t>
            </w:r>
          </w:p>
          <w:p w14:paraId="5091BE41" w14:textId="77777777" w:rsidR="00F97C17" w:rsidRPr="00FA3DD6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>E.2A.K1. okazywania empatii dzieciom i uczniom potrzebującym wsparcia i pomocy;</w:t>
            </w:r>
          </w:p>
        </w:tc>
        <w:tc>
          <w:tcPr>
            <w:tcW w:w="1865" w:type="dxa"/>
            <w:vAlign w:val="center"/>
          </w:tcPr>
          <w:p w14:paraId="023CAC98" w14:textId="77777777" w:rsidR="00F97C17" w:rsidRPr="00FA3DD6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PS.K1.</w:t>
            </w:r>
          </w:p>
        </w:tc>
      </w:tr>
      <w:tr w:rsidR="00F97C17" w:rsidRPr="00FA3DD6" w14:paraId="73D47605" w14:textId="77777777" w:rsidTr="009C7592">
        <w:tc>
          <w:tcPr>
            <w:tcW w:w="1679" w:type="dxa"/>
          </w:tcPr>
          <w:p w14:paraId="18C65EDF" w14:textId="77777777" w:rsidR="00F97C17" w:rsidRPr="00FA3DD6" w:rsidRDefault="00F97C1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5976" w:type="dxa"/>
          </w:tcPr>
          <w:p w14:paraId="0D324ED5" w14:textId="77777777" w:rsidR="00F97C17" w:rsidRPr="00FA3DD6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 xml:space="preserve">E.2A.K2. profesjonalnego rozwiązywania konfliktów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A057C">
              <w:rPr>
                <w:rFonts w:ascii="Corbel" w:hAnsi="Corbel"/>
                <w:sz w:val="24"/>
                <w:szCs w:val="24"/>
              </w:rPr>
              <w:t>w klasie szkolnej i grupie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wychowawczej;</w:t>
            </w:r>
          </w:p>
        </w:tc>
        <w:tc>
          <w:tcPr>
            <w:tcW w:w="1865" w:type="dxa"/>
            <w:vAlign w:val="center"/>
          </w:tcPr>
          <w:p w14:paraId="5E06EF3C" w14:textId="77777777" w:rsidR="00F97C17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PS.K2.</w:t>
            </w:r>
          </w:p>
          <w:p w14:paraId="4B14B0EE" w14:textId="77777777" w:rsidR="00F97C17" w:rsidRPr="00FA3DD6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  <w:tr w:rsidR="00F97C17" w:rsidRPr="00FA3DD6" w14:paraId="3C467F57" w14:textId="77777777" w:rsidTr="009C7592">
        <w:tc>
          <w:tcPr>
            <w:tcW w:w="1679" w:type="dxa"/>
          </w:tcPr>
          <w:p w14:paraId="38C09CAC" w14:textId="77777777" w:rsidR="00F97C17" w:rsidRPr="00FA3DD6" w:rsidRDefault="00F97C1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976" w:type="dxa"/>
          </w:tcPr>
          <w:p w14:paraId="504739E4" w14:textId="77777777" w:rsidR="00F97C17" w:rsidRPr="00FA3DD6" w:rsidRDefault="00F97C1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057C">
              <w:rPr>
                <w:rFonts w:ascii="Corbel" w:hAnsi="Corbel"/>
                <w:sz w:val="24"/>
                <w:szCs w:val="24"/>
              </w:rPr>
              <w:t>E.2A.K4. współpracy z nauczycielami i specjalistami w celu doskonalenia swojego warsztatu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57C">
              <w:rPr>
                <w:rFonts w:ascii="Corbel" w:hAnsi="Corbel"/>
                <w:sz w:val="24"/>
                <w:szCs w:val="24"/>
              </w:rPr>
              <w:t>pracy.</w:t>
            </w:r>
          </w:p>
        </w:tc>
        <w:tc>
          <w:tcPr>
            <w:tcW w:w="1865" w:type="dxa"/>
            <w:vAlign w:val="center"/>
          </w:tcPr>
          <w:p w14:paraId="5784BDA3" w14:textId="77777777" w:rsidR="00F97C17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PS.K5.</w:t>
            </w:r>
          </w:p>
          <w:p w14:paraId="1A6BFFF1" w14:textId="77777777" w:rsidR="00F97C17" w:rsidRPr="00FA3DD6" w:rsidRDefault="00F97C1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  <w:bookmarkEnd w:id="0"/>
    </w:tbl>
    <w:p w14:paraId="0D3BCB63" w14:textId="77777777" w:rsidR="00F97C17" w:rsidRPr="00FA3DD6" w:rsidRDefault="00F97C1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2EFBCC0" w14:textId="77777777" w:rsidR="0085747A" w:rsidRPr="00FA3DD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>3.3</w:t>
      </w:r>
      <w:r w:rsidR="001D7B54" w:rsidRPr="00FA3DD6">
        <w:rPr>
          <w:rFonts w:ascii="Corbel" w:hAnsi="Corbel"/>
          <w:b/>
          <w:sz w:val="24"/>
          <w:szCs w:val="24"/>
        </w:rPr>
        <w:t xml:space="preserve"> </w:t>
      </w:r>
      <w:r w:rsidR="0085747A" w:rsidRPr="00FA3DD6">
        <w:rPr>
          <w:rFonts w:ascii="Corbel" w:hAnsi="Corbel"/>
          <w:b/>
          <w:sz w:val="24"/>
          <w:szCs w:val="24"/>
        </w:rPr>
        <w:t>T</w:t>
      </w:r>
      <w:r w:rsidR="001D7B54" w:rsidRPr="00FA3DD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A3DD6">
        <w:rPr>
          <w:rFonts w:ascii="Corbel" w:hAnsi="Corbel"/>
          <w:sz w:val="24"/>
          <w:szCs w:val="24"/>
        </w:rPr>
        <w:t xml:space="preserve">  </w:t>
      </w:r>
    </w:p>
    <w:p w14:paraId="1228C7AA" w14:textId="77777777" w:rsidR="00675843" w:rsidRPr="00FA3DD6" w:rsidRDefault="0085747A" w:rsidP="004E326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Problematyka wykładu </w:t>
      </w:r>
      <w:r w:rsidR="004E3265" w:rsidRPr="00FA3DD6">
        <w:rPr>
          <w:rFonts w:ascii="Corbel" w:hAnsi="Corbel"/>
          <w:sz w:val="24"/>
          <w:szCs w:val="24"/>
        </w:rPr>
        <w:t xml:space="preserve">- </w:t>
      </w:r>
      <w:r w:rsidR="003F02B1" w:rsidRPr="00FA3DD6">
        <w:rPr>
          <w:rFonts w:ascii="Corbel" w:hAnsi="Corbel"/>
          <w:sz w:val="24"/>
          <w:szCs w:val="24"/>
        </w:rPr>
        <w:t>nie dotyczy</w:t>
      </w:r>
    </w:p>
    <w:p w14:paraId="41807F8A" w14:textId="77777777" w:rsidR="0085747A" w:rsidRPr="00FA3DD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A9AADB" w14:textId="77777777" w:rsidR="0085747A" w:rsidRPr="00FA3DD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3DD6">
        <w:rPr>
          <w:rFonts w:ascii="Corbel" w:hAnsi="Corbel"/>
          <w:sz w:val="24"/>
          <w:szCs w:val="24"/>
        </w:rPr>
        <w:t xml:space="preserve">, </w:t>
      </w:r>
      <w:r w:rsidRPr="00FA3DD6">
        <w:rPr>
          <w:rFonts w:ascii="Corbel" w:hAnsi="Corbel"/>
          <w:sz w:val="24"/>
          <w:szCs w:val="24"/>
        </w:rPr>
        <w:t xml:space="preserve">zajęć praktycznych </w:t>
      </w:r>
    </w:p>
    <w:p w14:paraId="7D0C9448" w14:textId="77777777" w:rsidR="0085747A" w:rsidRPr="00FA3DD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3DD6" w14:paraId="5F3B2D07" w14:textId="77777777" w:rsidTr="00DA3D2D">
        <w:tc>
          <w:tcPr>
            <w:tcW w:w="9520" w:type="dxa"/>
          </w:tcPr>
          <w:p w14:paraId="66A190C1" w14:textId="77777777" w:rsidR="0085747A" w:rsidRPr="00FA3DD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3D2D" w:rsidRPr="00FA3DD6" w14:paraId="0C3153C8" w14:textId="77777777" w:rsidTr="00DA3D2D">
        <w:tc>
          <w:tcPr>
            <w:tcW w:w="9520" w:type="dxa"/>
          </w:tcPr>
          <w:p w14:paraId="7C3B5B7A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Kształtowanie umiejętności podstawowych, budowanie motywacji.</w:t>
            </w:r>
          </w:p>
        </w:tc>
      </w:tr>
      <w:tr w:rsidR="006838F4" w:rsidRPr="00FA3DD6" w14:paraId="376C646C" w14:textId="77777777" w:rsidTr="002B7B03">
        <w:tc>
          <w:tcPr>
            <w:tcW w:w="9520" w:type="dxa"/>
          </w:tcPr>
          <w:p w14:paraId="5B67C7E4" w14:textId="77777777" w:rsidR="006838F4" w:rsidRPr="00FA3DD6" w:rsidRDefault="006838F4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Charakterystyka podejścia dyrektywnego w terapii osób z ASD.</w:t>
            </w:r>
          </w:p>
        </w:tc>
      </w:tr>
      <w:tr w:rsidR="006838F4" w:rsidRPr="00FA3DD6" w14:paraId="6A75ECD9" w14:textId="77777777" w:rsidTr="002B7B03">
        <w:tc>
          <w:tcPr>
            <w:tcW w:w="9520" w:type="dxa"/>
          </w:tcPr>
          <w:p w14:paraId="545560F8" w14:textId="77777777" w:rsidR="006838F4" w:rsidRPr="00FA3DD6" w:rsidRDefault="006838F4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Podstawy teoretyczne stosowanej analizy zachowania.</w:t>
            </w:r>
          </w:p>
        </w:tc>
      </w:tr>
      <w:tr w:rsidR="003D0A45" w:rsidRPr="00FA3DD6" w14:paraId="72B82F83" w14:textId="77777777" w:rsidTr="002B7B03">
        <w:tc>
          <w:tcPr>
            <w:tcW w:w="9520" w:type="dxa"/>
          </w:tcPr>
          <w:p w14:paraId="490C2A1B" w14:textId="77777777" w:rsidR="003D0A45" w:rsidRPr="00FA3DD6" w:rsidRDefault="003D0A45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Charakterystyka procesu uczenia się osób z autyzmem.</w:t>
            </w:r>
          </w:p>
        </w:tc>
      </w:tr>
      <w:tr w:rsidR="003D0A45" w:rsidRPr="00FA3DD6" w14:paraId="6B6CAACD" w14:textId="77777777" w:rsidTr="002B7B03">
        <w:tc>
          <w:tcPr>
            <w:tcW w:w="9520" w:type="dxa"/>
          </w:tcPr>
          <w:p w14:paraId="1F03AF66" w14:textId="77777777" w:rsidR="003D0A45" w:rsidRPr="00FA3DD6" w:rsidRDefault="003D0A45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Metody nauczania osób z autyzmem w koncepcji behawioralnej.</w:t>
            </w:r>
          </w:p>
        </w:tc>
      </w:tr>
      <w:tr w:rsidR="003D0A45" w:rsidRPr="00FA3DD6" w14:paraId="5E9F3701" w14:textId="77777777" w:rsidTr="002B7B03">
        <w:tc>
          <w:tcPr>
            <w:tcW w:w="9520" w:type="dxa"/>
          </w:tcPr>
          <w:p w14:paraId="42E17701" w14:textId="77777777" w:rsidR="003D0A45" w:rsidRPr="00FA3DD6" w:rsidRDefault="003D0A45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Koncepcja zachowań werbalnych F. B. Skinnera.</w:t>
            </w:r>
          </w:p>
        </w:tc>
      </w:tr>
      <w:tr w:rsidR="00DA3D2D" w:rsidRPr="00FA3DD6" w14:paraId="3FF442D3" w14:textId="77777777" w:rsidTr="00DA3D2D">
        <w:tc>
          <w:tcPr>
            <w:tcW w:w="9520" w:type="dxa"/>
          </w:tcPr>
          <w:p w14:paraId="1D0E12CF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środków dydaktycznych, kryteria doboru środków dydaktycznych.</w:t>
            </w:r>
          </w:p>
        </w:tc>
      </w:tr>
      <w:tr w:rsidR="00DA3D2D" w:rsidRPr="00FA3DD6" w14:paraId="5E76737C" w14:textId="77777777" w:rsidTr="00DA3D2D">
        <w:tc>
          <w:tcPr>
            <w:tcW w:w="9520" w:type="dxa"/>
          </w:tcPr>
          <w:p w14:paraId="18B47843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Trening naśladowania.</w:t>
            </w:r>
          </w:p>
        </w:tc>
      </w:tr>
      <w:tr w:rsidR="00DA3D2D" w:rsidRPr="00FA3DD6" w14:paraId="0EF407AD" w14:textId="77777777" w:rsidTr="00DA3D2D">
        <w:tc>
          <w:tcPr>
            <w:tcW w:w="9520" w:type="dxa"/>
          </w:tcPr>
          <w:p w14:paraId="01395164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Kształtowanie umiejętności dopasowywania i sortowania.</w:t>
            </w:r>
          </w:p>
        </w:tc>
      </w:tr>
      <w:tr w:rsidR="00DA3D2D" w:rsidRPr="00FA3DD6" w14:paraId="56E4A6F3" w14:textId="77777777" w:rsidTr="00DA3D2D">
        <w:tc>
          <w:tcPr>
            <w:tcW w:w="9520" w:type="dxa"/>
          </w:tcPr>
          <w:p w14:paraId="42D740FB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receptywnych umiejętności językowych.</w:t>
            </w:r>
          </w:p>
        </w:tc>
      </w:tr>
      <w:tr w:rsidR="00DA3D2D" w:rsidRPr="00FA3DD6" w14:paraId="300364F9" w14:textId="77777777" w:rsidTr="00DA3D2D">
        <w:tc>
          <w:tcPr>
            <w:tcW w:w="9520" w:type="dxa"/>
          </w:tcPr>
          <w:p w14:paraId="1CE59EA2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ekspresywnych umiejętności językowych.</w:t>
            </w:r>
          </w:p>
        </w:tc>
      </w:tr>
      <w:tr w:rsidR="00DA3D2D" w:rsidRPr="00FA3DD6" w14:paraId="3E52D80C" w14:textId="77777777" w:rsidTr="00DA3D2D">
        <w:tc>
          <w:tcPr>
            <w:tcW w:w="9520" w:type="dxa"/>
          </w:tcPr>
          <w:p w14:paraId="0D45802C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umiejętności przedszkolnych i szkolnych.</w:t>
            </w:r>
          </w:p>
        </w:tc>
      </w:tr>
      <w:tr w:rsidR="00DA3D2D" w:rsidRPr="00FA3DD6" w14:paraId="5E4BE827" w14:textId="77777777" w:rsidTr="00DA3D2D">
        <w:tc>
          <w:tcPr>
            <w:tcW w:w="9520" w:type="dxa"/>
          </w:tcPr>
          <w:p w14:paraId="0B3729D1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Trening umiejętności samoobsługowych.</w:t>
            </w:r>
          </w:p>
        </w:tc>
      </w:tr>
      <w:tr w:rsidR="00DA3D2D" w:rsidRPr="00FA3DD6" w14:paraId="65163A06" w14:textId="77777777" w:rsidTr="00DA3D2D">
        <w:tc>
          <w:tcPr>
            <w:tcW w:w="9520" w:type="dxa"/>
          </w:tcPr>
          <w:p w14:paraId="211606F9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lastRenderedPageBreak/>
              <w:t>Kształtowanie umiejętności społecznych i rozwijanie umiejętności zabawy.</w:t>
            </w:r>
          </w:p>
        </w:tc>
      </w:tr>
      <w:tr w:rsidR="00DA3D2D" w:rsidRPr="00FA3DD6" w14:paraId="0924E0B9" w14:textId="77777777" w:rsidTr="00DA3D2D">
        <w:tc>
          <w:tcPr>
            <w:tcW w:w="9520" w:type="dxa"/>
          </w:tcPr>
          <w:p w14:paraId="20BCE188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Rejestracja przebiegu terapii i ocena efektywności oddziaływań.</w:t>
            </w:r>
          </w:p>
        </w:tc>
      </w:tr>
      <w:tr w:rsidR="00DA3D2D" w:rsidRPr="00FA3DD6" w14:paraId="7EC517AB" w14:textId="77777777" w:rsidTr="00DA3D2D">
        <w:tc>
          <w:tcPr>
            <w:tcW w:w="9520" w:type="dxa"/>
          </w:tcPr>
          <w:p w14:paraId="66CDC32A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Analiza materiału filmowego – metoda indywidualnego przypadku.</w:t>
            </w:r>
          </w:p>
        </w:tc>
      </w:tr>
      <w:tr w:rsidR="003D0A45" w:rsidRPr="00FA3DD6" w14:paraId="657C296A" w14:textId="77777777" w:rsidTr="002B7B03">
        <w:tc>
          <w:tcPr>
            <w:tcW w:w="9520" w:type="dxa"/>
          </w:tcPr>
          <w:p w14:paraId="6A29ED29" w14:textId="77777777" w:rsidR="003D0A45" w:rsidRPr="00FA3DD6" w:rsidRDefault="003D0A45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Współpraca z rodziną dziecka z ASD w procesie terapii.</w:t>
            </w:r>
          </w:p>
        </w:tc>
      </w:tr>
      <w:tr w:rsidR="00DA3D2D" w:rsidRPr="00FA3DD6" w14:paraId="2BF699AE" w14:textId="77777777" w:rsidTr="00DA3D2D">
        <w:tc>
          <w:tcPr>
            <w:tcW w:w="9520" w:type="dxa"/>
          </w:tcPr>
          <w:p w14:paraId="674DBA72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Opracowywanie programów terapii behawioralnej – ćwiczenia praktyczne.</w:t>
            </w:r>
          </w:p>
        </w:tc>
      </w:tr>
    </w:tbl>
    <w:p w14:paraId="2E728220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F6DE43" w14:textId="77777777" w:rsidR="0085747A" w:rsidRPr="00FA3DD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>3.4 Metody dydaktyczne</w:t>
      </w:r>
      <w:r w:rsidRPr="00FA3DD6">
        <w:rPr>
          <w:rFonts w:ascii="Corbel" w:hAnsi="Corbel"/>
          <w:b w:val="0"/>
          <w:smallCaps w:val="0"/>
          <w:szCs w:val="24"/>
        </w:rPr>
        <w:t xml:space="preserve"> </w:t>
      </w:r>
    </w:p>
    <w:p w14:paraId="0EB9ABFA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073E36" w14:textId="77777777" w:rsidR="00DA3D2D" w:rsidRPr="00FA3DD6" w:rsidRDefault="003D0A45" w:rsidP="00DA3D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 xml:space="preserve">Warsztaty: </w:t>
      </w:r>
      <w:r w:rsidR="00DA3D2D" w:rsidRPr="00FA3DD6">
        <w:rPr>
          <w:rFonts w:ascii="Corbel" w:hAnsi="Corbel"/>
          <w:b w:val="0"/>
          <w:smallCaps w:val="0"/>
          <w:szCs w:val="24"/>
        </w:rPr>
        <w:t>analiza nagrań filmowych, praca w grupach, metoda projektów</w:t>
      </w:r>
      <w:r w:rsidRPr="00FA3DD6">
        <w:rPr>
          <w:rFonts w:ascii="Corbel" w:hAnsi="Corbel"/>
          <w:b w:val="0"/>
          <w:smallCaps w:val="0"/>
          <w:szCs w:val="24"/>
        </w:rPr>
        <w:t>, dyskusja, prezentacje multimedialne</w:t>
      </w:r>
    </w:p>
    <w:p w14:paraId="24EA4D6C" w14:textId="77777777" w:rsidR="004E3265" w:rsidRPr="00FA3DD6" w:rsidRDefault="004E326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A8FDBA" w14:textId="77777777" w:rsidR="0085747A" w:rsidRPr="00FA3DD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4. </w:t>
      </w:r>
      <w:r w:rsidR="0085747A" w:rsidRPr="00FA3DD6">
        <w:rPr>
          <w:rFonts w:ascii="Corbel" w:hAnsi="Corbel"/>
          <w:smallCaps w:val="0"/>
          <w:szCs w:val="24"/>
        </w:rPr>
        <w:t>METODY I KRYTERIA OCENY</w:t>
      </w:r>
      <w:r w:rsidR="009F4610" w:rsidRPr="00FA3DD6">
        <w:rPr>
          <w:rFonts w:ascii="Corbel" w:hAnsi="Corbel"/>
          <w:smallCaps w:val="0"/>
          <w:szCs w:val="24"/>
        </w:rPr>
        <w:t xml:space="preserve"> </w:t>
      </w:r>
    </w:p>
    <w:p w14:paraId="2D1AAC14" w14:textId="77777777" w:rsidR="00923D7D" w:rsidRPr="00FA3DD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483721" w14:textId="77777777" w:rsidR="0085747A" w:rsidRPr="00FA3DD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3DD6">
        <w:rPr>
          <w:rFonts w:ascii="Corbel" w:hAnsi="Corbel"/>
          <w:smallCaps w:val="0"/>
          <w:szCs w:val="24"/>
        </w:rPr>
        <w:t>uczenia się</w:t>
      </w:r>
    </w:p>
    <w:p w14:paraId="3477F236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55"/>
        <w:gridCol w:w="2403"/>
      </w:tblGrid>
      <w:tr w:rsidR="00F97C17" w:rsidRPr="00FA3DD6" w14:paraId="58B4C860" w14:textId="77777777" w:rsidTr="009C7592">
        <w:tc>
          <w:tcPr>
            <w:tcW w:w="1962" w:type="dxa"/>
            <w:vAlign w:val="center"/>
          </w:tcPr>
          <w:p w14:paraId="3CECF257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55" w:type="dxa"/>
            <w:vAlign w:val="center"/>
          </w:tcPr>
          <w:p w14:paraId="6919D6E2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558FCB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307A239B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F97C17" w:rsidRPr="00FA3DD6" w14:paraId="5C2B5211" w14:textId="77777777" w:rsidTr="009C7592">
        <w:tc>
          <w:tcPr>
            <w:tcW w:w="1962" w:type="dxa"/>
          </w:tcPr>
          <w:p w14:paraId="2A77E743" w14:textId="77777777" w:rsidR="00F97C17" w:rsidRPr="00FA3DD6" w:rsidRDefault="00F97C1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155" w:type="dxa"/>
          </w:tcPr>
          <w:p w14:paraId="54EFCDC1" w14:textId="77777777" w:rsidR="00F97C17" w:rsidRPr="00FA3DD6" w:rsidRDefault="00F97C17" w:rsidP="009C759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Egzamin pisemny, kolokwium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403" w:type="dxa"/>
          </w:tcPr>
          <w:p w14:paraId="0EB54BD8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97C17" w:rsidRPr="00FA3DD6" w14:paraId="77EF60CD" w14:textId="77777777" w:rsidTr="009C7592">
        <w:tc>
          <w:tcPr>
            <w:tcW w:w="1962" w:type="dxa"/>
          </w:tcPr>
          <w:p w14:paraId="04F843A6" w14:textId="77777777" w:rsidR="00F97C17" w:rsidRPr="00FA3DD6" w:rsidRDefault="00F97C1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155" w:type="dxa"/>
          </w:tcPr>
          <w:p w14:paraId="4347F93E" w14:textId="77777777" w:rsidR="00F97C17" w:rsidRPr="00FA3DD6" w:rsidRDefault="00F97C17" w:rsidP="009C7592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Egzamin pisemny, kolokwium</w:t>
            </w:r>
            <w:r>
              <w:rPr>
                <w:rFonts w:ascii="Corbel" w:hAnsi="Corbel"/>
                <w:sz w:val="24"/>
                <w:szCs w:val="24"/>
              </w:rPr>
              <w:t>, p</w:t>
            </w:r>
            <w:r w:rsidRPr="00FA3DD6">
              <w:rPr>
                <w:rFonts w:ascii="Corbel" w:hAnsi="Corbel"/>
                <w:bCs/>
                <w:sz w:val="24"/>
                <w:szCs w:val="24"/>
              </w:rPr>
              <w:t>raca projektowa</w:t>
            </w:r>
          </w:p>
        </w:tc>
        <w:tc>
          <w:tcPr>
            <w:tcW w:w="2403" w:type="dxa"/>
          </w:tcPr>
          <w:p w14:paraId="3B31935E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97C17" w:rsidRPr="00FA3DD6" w14:paraId="3F6EBD7A" w14:textId="77777777" w:rsidTr="009C7592">
        <w:tc>
          <w:tcPr>
            <w:tcW w:w="1962" w:type="dxa"/>
          </w:tcPr>
          <w:p w14:paraId="356188A4" w14:textId="77777777" w:rsidR="00F97C17" w:rsidRPr="00FA3DD6" w:rsidRDefault="00F97C1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155" w:type="dxa"/>
          </w:tcPr>
          <w:p w14:paraId="79C3D244" w14:textId="77777777" w:rsidR="00F97C17" w:rsidRPr="00FA3DD6" w:rsidRDefault="00F97C17" w:rsidP="009C7592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</w:tc>
        <w:tc>
          <w:tcPr>
            <w:tcW w:w="2403" w:type="dxa"/>
          </w:tcPr>
          <w:p w14:paraId="686680F9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97C17" w:rsidRPr="00FA3DD6" w14:paraId="20894936" w14:textId="77777777" w:rsidTr="009C7592">
        <w:tc>
          <w:tcPr>
            <w:tcW w:w="1962" w:type="dxa"/>
          </w:tcPr>
          <w:p w14:paraId="1667D62D" w14:textId="77777777" w:rsidR="00F97C17" w:rsidRPr="00FA3DD6" w:rsidRDefault="00F97C1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155" w:type="dxa"/>
          </w:tcPr>
          <w:p w14:paraId="2890428F" w14:textId="77777777" w:rsidR="00F97C17" w:rsidRPr="00FA3DD6" w:rsidRDefault="00F97C17" w:rsidP="009C7592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</w:t>
            </w:r>
            <w:r w:rsidRPr="00FA3DD6">
              <w:rPr>
                <w:rFonts w:ascii="Corbel" w:hAnsi="Corbel"/>
                <w:bCs/>
                <w:sz w:val="24"/>
                <w:szCs w:val="24"/>
              </w:rPr>
              <w:t>bserwacja w trakcie zajęć</w:t>
            </w:r>
          </w:p>
        </w:tc>
        <w:tc>
          <w:tcPr>
            <w:tcW w:w="2403" w:type="dxa"/>
          </w:tcPr>
          <w:p w14:paraId="415622FE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97C17" w:rsidRPr="00FA3DD6" w14:paraId="77A5CA76" w14:textId="77777777" w:rsidTr="009C7592">
        <w:tc>
          <w:tcPr>
            <w:tcW w:w="1962" w:type="dxa"/>
          </w:tcPr>
          <w:p w14:paraId="4DCA556A" w14:textId="77777777" w:rsidR="00F97C17" w:rsidRPr="00FA3DD6" w:rsidRDefault="00F97C1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155" w:type="dxa"/>
          </w:tcPr>
          <w:p w14:paraId="663B9135" w14:textId="77777777" w:rsidR="00F97C17" w:rsidRPr="00FA3DD6" w:rsidRDefault="00F97C17" w:rsidP="009C7592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</w:t>
            </w:r>
            <w:r w:rsidRPr="00FA3DD6">
              <w:rPr>
                <w:rFonts w:ascii="Corbel" w:hAnsi="Corbel"/>
                <w:bCs/>
                <w:sz w:val="24"/>
                <w:szCs w:val="24"/>
              </w:rPr>
              <w:t>bserwacja w trakcie zajęć</w:t>
            </w:r>
          </w:p>
        </w:tc>
        <w:tc>
          <w:tcPr>
            <w:tcW w:w="2403" w:type="dxa"/>
          </w:tcPr>
          <w:p w14:paraId="163E85F5" w14:textId="77777777" w:rsidR="00F97C17" w:rsidRPr="00FA3DD6" w:rsidRDefault="00F97C1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950FA35" w14:textId="77777777" w:rsidR="00923D7D" w:rsidRPr="00FA3DD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B8C75" w14:textId="77777777" w:rsidR="0085747A" w:rsidRPr="00FA3DD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4.2 </w:t>
      </w:r>
      <w:r w:rsidR="0085747A" w:rsidRPr="00FA3DD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A3DD6">
        <w:rPr>
          <w:rFonts w:ascii="Corbel" w:hAnsi="Corbel"/>
          <w:smallCaps w:val="0"/>
          <w:szCs w:val="24"/>
        </w:rPr>
        <w:t xml:space="preserve"> </w:t>
      </w:r>
    </w:p>
    <w:p w14:paraId="3468501A" w14:textId="77777777" w:rsidR="00923D7D" w:rsidRPr="00FA3DD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3DD6" w14:paraId="5D197360" w14:textId="77777777" w:rsidTr="00923D7D">
        <w:tc>
          <w:tcPr>
            <w:tcW w:w="9670" w:type="dxa"/>
          </w:tcPr>
          <w:p w14:paraId="3A7EC046" w14:textId="77777777" w:rsidR="00F97C17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E318F">
              <w:rPr>
                <w:rFonts w:ascii="Corbel" w:hAnsi="Corbel"/>
                <w:b w:val="0"/>
                <w:smallCaps w:val="0"/>
                <w:sz w:val="22"/>
              </w:rPr>
              <w:t>Pozytywna ocena z egzaminu, pozytywna ocena z kolokwium, przygotowanie pracy projektowej – programu terapii behawioralnej dla dziecka z autyzmem, aktywne uczestnictwo w zajęciach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2BA318D8" w14:textId="77777777" w:rsidR="00F97C17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AFCE106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425172C1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49AC2C35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6D28BBC7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4EB8A8EB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1D35214E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1A4B7053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5B20E276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179CBF8E" w14:textId="77777777" w:rsidR="00F97C17" w:rsidRPr="005C4BDA" w:rsidRDefault="00F97C17" w:rsidP="00F97C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C4BDA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736D79A2" w14:textId="77777777" w:rsidR="00F97C17" w:rsidRPr="005C4BDA" w:rsidRDefault="00F97C17" w:rsidP="00F97C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49E02DE4" w14:textId="77777777" w:rsidR="00F97C17" w:rsidRPr="005C4BDA" w:rsidRDefault="00F97C17" w:rsidP="00F97C17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Kryteria oceny projektów:</w:t>
            </w:r>
          </w:p>
          <w:p w14:paraId="384D6F5A" w14:textId="77777777" w:rsidR="00F97C17" w:rsidRPr="005C4BDA" w:rsidRDefault="00F97C17" w:rsidP="00F97C17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0DB59C47" w14:textId="77777777" w:rsidR="00F97C17" w:rsidRPr="005C4BDA" w:rsidRDefault="00F97C17" w:rsidP="00F97C17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B38F556" w14:textId="77777777" w:rsidR="00F97C17" w:rsidRPr="005C4BDA" w:rsidRDefault="00F97C17" w:rsidP="00F97C17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32897CC" w14:textId="77777777" w:rsidR="00F97C17" w:rsidRPr="005C4BDA" w:rsidRDefault="00F97C17" w:rsidP="00F97C17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67541F62" w14:textId="77777777" w:rsidR="00F97C17" w:rsidRPr="005C4BDA" w:rsidRDefault="00F97C17" w:rsidP="00F97C17">
            <w:pPr>
              <w:spacing w:after="0" w:line="240" w:lineRule="auto"/>
              <w:rPr>
                <w:rFonts w:ascii="Corbel" w:hAnsi="Corbel"/>
              </w:rPr>
            </w:pPr>
            <w:r w:rsidRPr="005C4BDA">
              <w:rPr>
                <w:rFonts w:ascii="Corbel" w:hAnsi="Corbel"/>
              </w:rPr>
              <w:lastRenderedPageBreak/>
              <w:t>3,0 - Projekt opracowany zdecydowanie pod kierunkiem nauczyciela. Student wymagał stałej pomocy na każdym etapie projektu;</w:t>
            </w:r>
          </w:p>
          <w:p w14:paraId="448C800E" w14:textId="14D9DDFD" w:rsidR="00F97C17" w:rsidRPr="00FA3DD6" w:rsidRDefault="00F97C17" w:rsidP="00F97C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7C17">
              <w:rPr>
                <w:rFonts w:ascii="Corbel" w:hAnsi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46BFEFF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223D4D" w14:textId="77777777" w:rsidR="009F4610" w:rsidRPr="00FA3DD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 xml:space="preserve">5. </w:t>
      </w:r>
      <w:r w:rsidR="00C61DC5" w:rsidRPr="00FA3DD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968371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FA3DD6" w14:paraId="64503230" w14:textId="77777777" w:rsidTr="00EC1EE0">
        <w:tc>
          <w:tcPr>
            <w:tcW w:w="5274" w:type="dxa"/>
            <w:vAlign w:val="center"/>
          </w:tcPr>
          <w:p w14:paraId="133D8967" w14:textId="77777777" w:rsidR="0085747A" w:rsidRPr="00FA3DD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3DD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3DD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3ACCF7EE" w14:textId="77777777" w:rsidR="0085747A" w:rsidRPr="00FA3DD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3DD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A3DD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A3DD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A3DD6" w14:paraId="047ECCC6" w14:textId="77777777" w:rsidTr="00EC1EE0">
        <w:tc>
          <w:tcPr>
            <w:tcW w:w="5274" w:type="dxa"/>
          </w:tcPr>
          <w:p w14:paraId="73A23546" w14:textId="77777777" w:rsidR="0085747A" w:rsidRPr="00FA3DD6" w:rsidRDefault="00C61DC5" w:rsidP="00362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G</w:t>
            </w:r>
            <w:r w:rsidR="0085747A" w:rsidRPr="00FA3DD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3DD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3DD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3DD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30E2B677" w14:textId="7FB8C9AD" w:rsidR="0085747A" w:rsidRPr="00FA3DD6" w:rsidRDefault="003B0EA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FA3DD6" w14:paraId="11189AEC" w14:textId="77777777" w:rsidTr="00EC1EE0">
        <w:tc>
          <w:tcPr>
            <w:tcW w:w="5274" w:type="dxa"/>
          </w:tcPr>
          <w:p w14:paraId="0F827DBB" w14:textId="0525F932" w:rsidR="00C61DC5" w:rsidRPr="00FA3D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3DD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97C17">
              <w:rPr>
                <w:rFonts w:ascii="Corbel" w:hAnsi="Corbel"/>
                <w:sz w:val="24"/>
                <w:szCs w:val="24"/>
              </w:rPr>
              <w:t>:</w:t>
            </w:r>
          </w:p>
          <w:p w14:paraId="1C1E3272" w14:textId="74CBA3DF" w:rsidR="00C61DC5" w:rsidRPr="00FA3D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ud</w:t>
            </w:r>
            <w:r w:rsidR="00EC1EE0" w:rsidRPr="00FA3DD6">
              <w:rPr>
                <w:rFonts w:ascii="Corbel" w:hAnsi="Corbel"/>
                <w:sz w:val="24"/>
                <w:szCs w:val="24"/>
              </w:rPr>
              <w:t>ział w egzaminie</w:t>
            </w:r>
          </w:p>
        </w:tc>
        <w:tc>
          <w:tcPr>
            <w:tcW w:w="4246" w:type="dxa"/>
          </w:tcPr>
          <w:p w14:paraId="4D820C24" w14:textId="047E8738" w:rsidR="00C61DC5" w:rsidRPr="00FA3DD6" w:rsidRDefault="00F97C17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FA3DD6" w14:paraId="339CDE1D" w14:textId="77777777" w:rsidTr="00EC1EE0">
        <w:trPr>
          <w:trHeight w:val="1844"/>
        </w:trPr>
        <w:tc>
          <w:tcPr>
            <w:tcW w:w="5274" w:type="dxa"/>
          </w:tcPr>
          <w:p w14:paraId="77FBFB0A" w14:textId="77777777" w:rsidR="0071620A" w:rsidRPr="00FA3D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74238" w:rsidRPr="00FA3DD6">
              <w:rPr>
                <w:rFonts w:ascii="Corbel" w:hAnsi="Corbel"/>
                <w:sz w:val="24"/>
                <w:szCs w:val="24"/>
              </w:rPr>
              <w:t>:</w:t>
            </w:r>
          </w:p>
          <w:p w14:paraId="18DAAE63" w14:textId="77777777" w:rsidR="00A74238" w:rsidRPr="00FA3D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860DA45" w14:textId="77777777" w:rsidR="00A74238" w:rsidRPr="00FA3DD6" w:rsidRDefault="00A74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56A2356C" w14:textId="77777777" w:rsidR="00A74238" w:rsidRPr="00FA3DD6" w:rsidRDefault="00A74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7E85E75" w14:textId="77777777" w:rsidR="00C61DC5" w:rsidRPr="00FA3DD6" w:rsidRDefault="00A74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246" w:type="dxa"/>
          </w:tcPr>
          <w:p w14:paraId="187C6966" w14:textId="77777777" w:rsidR="00C61DC5" w:rsidRPr="00FA3DD6" w:rsidRDefault="00C61DC5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7E43F0D" w14:textId="3B515A56" w:rsidR="00A74238" w:rsidRPr="00FA3DD6" w:rsidRDefault="003B0EA9" w:rsidP="00EC1E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97C17">
              <w:rPr>
                <w:rFonts w:ascii="Corbel" w:hAnsi="Corbel"/>
                <w:sz w:val="24"/>
                <w:szCs w:val="24"/>
              </w:rPr>
              <w:t>6</w:t>
            </w:r>
          </w:p>
          <w:p w14:paraId="0A53BD21" w14:textId="77777777" w:rsidR="00A74238" w:rsidRPr="00FA3DD6" w:rsidRDefault="00EC1EE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1</w:t>
            </w:r>
            <w:r w:rsidR="00A74238" w:rsidRPr="00FA3DD6">
              <w:rPr>
                <w:rFonts w:ascii="Corbel" w:hAnsi="Corbel"/>
                <w:sz w:val="24"/>
                <w:szCs w:val="24"/>
              </w:rPr>
              <w:t>0</w:t>
            </w:r>
          </w:p>
          <w:p w14:paraId="498B4193" w14:textId="77777777" w:rsidR="00A74238" w:rsidRPr="00FA3DD6" w:rsidRDefault="00EC1EE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1</w:t>
            </w:r>
            <w:r w:rsidR="00A74238" w:rsidRPr="00FA3DD6">
              <w:rPr>
                <w:rFonts w:ascii="Corbel" w:hAnsi="Corbel"/>
                <w:sz w:val="24"/>
                <w:szCs w:val="24"/>
              </w:rPr>
              <w:t>0</w:t>
            </w:r>
          </w:p>
          <w:p w14:paraId="7E5F9325" w14:textId="77777777" w:rsidR="00A74238" w:rsidRPr="00FA3DD6" w:rsidRDefault="00EC1EE0" w:rsidP="00A742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FA3DD6" w14:paraId="16667329" w14:textId="77777777" w:rsidTr="00EC1EE0">
        <w:tc>
          <w:tcPr>
            <w:tcW w:w="5274" w:type="dxa"/>
          </w:tcPr>
          <w:p w14:paraId="2401D920" w14:textId="77777777" w:rsidR="0085747A" w:rsidRPr="00FA3DD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75F36B40" w14:textId="77777777" w:rsidR="0085747A" w:rsidRPr="00FA3DD6" w:rsidRDefault="00EC1EE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A3DD6" w14:paraId="417CCCFC" w14:textId="77777777" w:rsidTr="00EC1EE0">
        <w:tc>
          <w:tcPr>
            <w:tcW w:w="5274" w:type="dxa"/>
          </w:tcPr>
          <w:p w14:paraId="735C9793" w14:textId="77777777" w:rsidR="0085747A" w:rsidRPr="00FA3DD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22FDEA2" w14:textId="77777777" w:rsidR="0085747A" w:rsidRPr="00FA3DD6" w:rsidRDefault="00BA229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D0BB1B" w14:textId="77777777" w:rsidR="003E1941" w:rsidRPr="00FA3DD6" w:rsidRDefault="00923D7D" w:rsidP="004E326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A3DD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3DD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A6F9AA" w14:textId="77777777" w:rsidR="0085747A" w:rsidRPr="00FA3DD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6. </w:t>
      </w:r>
      <w:r w:rsidR="0085747A" w:rsidRPr="00FA3DD6">
        <w:rPr>
          <w:rFonts w:ascii="Corbel" w:hAnsi="Corbel"/>
          <w:smallCaps w:val="0"/>
          <w:szCs w:val="24"/>
        </w:rPr>
        <w:t>PRAKTYKI ZAWO</w:t>
      </w:r>
      <w:r w:rsidR="009D3F3B" w:rsidRPr="00FA3DD6">
        <w:rPr>
          <w:rFonts w:ascii="Corbel" w:hAnsi="Corbel"/>
          <w:smallCaps w:val="0"/>
          <w:szCs w:val="24"/>
        </w:rPr>
        <w:t>DOWE W RAMACH PRZEDMIOTU</w:t>
      </w:r>
    </w:p>
    <w:p w14:paraId="3DC4B62A" w14:textId="77777777" w:rsidR="0085747A" w:rsidRPr="00FA3DD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FA3DD6" w14:paraId="1E829CB6" w14:textId="77777777" w:rsidTr="00EC1EE0">
        <w:trPr>
          <w:trHeight w:val="397"/>
        </w:trPr>
        <w:tc>
          <w:tcPr>
            <w:tcW w:w="4082" w:type="dxa"/>
          </w:tcPr>
          <w:p w14:paraId="3E8D4712" w14:textId="77777777" w:rsidR="0085747A" w:rsidRPr="00FA3D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CEC40E6" w14:textId="77777777" w:rsidR="0085747A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A3DD6" w14:paraId="74934930" w14:textId="77777777" w:rsidTr="00EC1EE0">
        <w:trPr>
          <w:trHeight w:val="397"/>
        </w:trPr>
        <w:tc>
          <w:tcPr>
            <w:tcW w:w="4082" w:type="dxa"/>
          </w:tcPr>
          <w:p w14:paraId="13C2ADD7" w14:textId="77777777" w:rsidR="0085747A" w:rsidRPr="00FA3D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E93BBAB" w14:textId="77777777" w:rsidR="0085747A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16BADDF" w14:textId="77777777" w:rsidR="004E3265" w:rsidRPr="00FA3DD6" w:rsidRDefault="004E326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FA3288" w14:textId="77777777" w:rsidR="0085747A" w:rsidRPr="00FA3DD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7. </w:t>
      </w:r>
      <w:r w:rsidR="0085747A" w:rsidRPr="00FA3DD6">
        <w:rPr>
          <w:rFonts w:ascii="Corbel" w:hAnsi="Corbel"/>
          <w:smallCaps w:val="0"/>
          <w:szCs w:val="24"/>
        </w:rPr>
        <w:t>LITERATURA</w:t>
      </w:r>
      <w:r w:rsidRPr="00FA3DD6">
        <w:rPr>
          <w:rFonts w:ascii="Corbel" w:hAnsi="Corbel"/>
          <w:smallCaps w:val="0"/>
          <w:szCs w:val="24"/>
        </w:rPr>
        <w:t xml:space="preserve"> </w:t>
      </w:r>
    </w:p>
    <w:p w14:paraId="5B71622C" w14:textId="77777777" w:rsidR="00675843" w:rsidRPr="00FA3DD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FA3DD6" w14:paraId="54A52735" w14:textId="77777777" w:rsidTr="002166EE">
        <w:trPr>
          <w:trHeight w:val="3251"/>
        </w:trPr>
        <w:tc>
          <w:tcPr>
            <w:tcW w:w="9497" w:type="dxa"/>
          </w:tcPr>
          <w:p w14:paraId="27D018DD" w14:textId="77777777" w:rsidR="0085747A" w:rsidRPr="00FA3DD6" w:rsidRDefault="0085747A" w:rsidP="003F02B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55698D2" w14:textId="77777777" w:rsidR="009B4425" w:rsidRPr="00FA3DD6" w:rsidRDefault="009B4425" w:rsidP="003F02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Ayllon T.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Jak stosować gospodarkę żetonową i system punktowy, Seria: Jak kierować zachowaniem,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Gdańsk 2000</w:t>
            </w:r>
          </w:p>
          <w:p w14:paraId="16319585" w14:textId="77777777" w:rsidR="009B4425" w:rsidRPr="00FA3DD6" w:rsidRDefault="009B4425" w:rsidP="003F02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Bąbel, P., </w:t>
            </w:r>
            <w:r w:rsidRPr="00FA3D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Terapia behawioralna zaburzeń rozwoju z perspektywy analizy zachowania, 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[w:] </w:t>
            </w:r>
            <w:r w:rsidRPr="00FA3DD6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Psychologia Rozwojowa 2011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FA3DD6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16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(3)</w:t>
            </w:r>
          </w:p>
          <w:p w14:paraId="0741D215" w14:textId="77777777" w:rsidR="009B4425" w:rsidRPr="00FA3DD6" w:rsidRDefault="009B4425" w:rsidP="003F02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Bąbel P.,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Współczesna psychologia behawioralna</w:t>
            </w:r>
            <w:r w:rsidRPr="00FA3DD6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0CC58AEF" w14:textId="77777777" w:rsidR="0007437C" w:rsidRPr="00FA3DD6" w:rsidRDefault="0007437C" w:rsidP="003F02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A3DD6">
              <w:rPr>
                <w:rFonts w:ascii="Corbel" w:hAnsi="Corbel"/>
                <w:i/>
                <w:iCs/>
                <w:sz w:val="24"/>
                <w:szCs w:val="24"/>
              </w:rPr>
              <w:t>Stosowana analiza zachowania – zastosowanie teorii uczenia się w praktyce edukacyjnej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[w:] Kwartalnik Edukacyjny 3 (74), 2013</w:t>
            </w:r>
          </w:p>
          <w:p w14:paraId="253DF322" w14:textId="294FA9DA" w:rsidR="009B4425" w:rsidRPr="002166EE" w:rsidRDefault="0028353D" w:rsidP="002166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A3DD6">
              <w:rPr>
                <w:rFonts w:ascii="Corbel" w:hAnsi="Corbel"/>
                <w:i/>
                <w:iCs/>
                <w:sz w:val="24"/>
                <w:szCs w:val="24"/>
              </w:rPr>
              <w:t>Terapia mowy dzieci z autyzmem w koncepcji stosowanej analizy zachowania</w:t>
            </w:r>
            <w:r w:rsidRPr="00FA3DD6">
              <w:rPr>
                <w:rFonts w:ascii="Corbel" w:hAnsi="Corbel"/>
                <w:sz w:val="24"/>
                <w:szCs w:val="24"/>
              </w:rPr>
              <w:t>, Forum Logopedyczne Nr 22/2014</w:t>
            </w:r>
          </w:p>
        </w:tc>
      </w:tr>
      <w:tr w:rsidR="0085747A" w:rsidRPr="00FA3DD6" w14:paraId="44DFBF9D" w14:textId="77777777" w:rsidTr="003F02B1">
        <w:trPr>
          <w:trHeight w:val="397"/>
        </w:trPr>
        <w:tc>
          <w:tcPr>
            <w:tcW w:w="9497" w:type="dxa"/>
          </w:tcPr>
          <w:p w14:paraId="5EDDFD82" w14:textId="77777777" w:rsidR="0085747A" w:rsidRPr="00FA3DD6" w:rsidRDefault="0085747A" w:rsidP="003F02B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5535B97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Procesy warunkowania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, [w:] red. Strelau J.,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Psychologia. Podręcznik akademicki</w:t>
            </w:r>
            <w:r w:rsidRPr="00FA3DD6">
              <w:rPr>
                <w:rFonts w:ascii="Corbel" w:hAnsi="Corbel"/>
                <w:sz w:val="24"/>
                <w:szCs w:val="24"/>
              </w:rPr>
              <w:t>, Gdańsk 2004</w:t>
            </w:r>
          </w:p>
          <w:p w14:paraId="69ED70E4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FA3DD6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0C351653" w14:textId="77777777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Esveldt-Dawson K., Kazdin A. E.,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Jak utrwalać wyuczone zachowanie, Seria: Jak kierować zachowaniem</w:t>
            </w:r>
            <w:r w:rsidRPr="00FA3DD6">
              <w:rPr>
                <w:rFonts w:ascii="Corbel" w:hAnsi="Corbel"/>
                <w:sz w:val="24"/>
                <w:szCs w:val="24"/>
              </w:rPr>
              <w:t>, Gdańsk 2000</w:t>
            </w:r>
          </w:p>
          <w:p w14:paraId="5510CE24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FA3DD6">
              <w:rPr>
                <w:rFonts w:ascii="Corbel" w:hAnsi="Corbel"/>
                <w:sz w:val="24"/>
                <w:szCs w:val="24"/>
                <w:lang w:val="en-US"/>
              </w:rPr>
              <w:t xml:space="preserve">Leaf R., McEachin J., </w:t>
            </w:r>
            <w:r w:rsidRPr="00FA3DD6">
              <w:rPr>
                <w:rFonts w:ascii="Corbel" w:hAnsi="Corbel"/>
                <w:i/>
                <w:sz w:val="24"/>
                <w:szCs w:val="24"/>
                <w:lang w:val="en-US"/>
              </w:rPr>
              <w:t>A work in Progress</w:t>
            </w:r>
            <w:r w:rsidRPr="00FA3DD6">
              <w:rPr>
                <w:rFonts w:ascii="Corbel" w:hAnsi="Corbel"/>
                <w:sz w:val="24"/>
                <w:szCs w:val="24"/>
                <w:lang w:val="en-US"/>
              </w:rPr>
              <w:t>, New York 1999</w:t>
            </w:r>
          </w:p>
          <w:p w14:paraId="00C129D4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lastRenderedPageBreak/>
              <w:t xml:space="preserve">Lovaas I.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Nauczanie dzieci niepełnosprawnych umysłowo</w:t>
            </w:r>
            <w:r w:rsidRPr="00FA3DD6">
              <w:rPr>
                <w:rFonts w:ascii="Corbel" w:hAnsi="Corbel"/>
                <w:sz w:val="24"/>
                <w:szCs w:val="24"/>
              </w:rPr>
              <w:t>, Warszawa 1993</w:t>
            </w:r>
          </w:p>
          <w:p w14:paraId="0D6E48F7" w14:textId="77777777" w:rsidR="009B4425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Lew-Koralewicz A.,</w:t>
            </w:r>
            <w:r w:rsidR="0007437C" w:rsidRPr="00FA3DD6">
              <w:rPr>
                <w:rFonts w:ascii="Corbel" w:hAnsi="Corbel"/>
                <w:sz w:val="24"/>
                <w:szCs w:val="24"/>
              </w:rPr>
              <w:t xml:space="preserve"> </w:t>
            </w:r>
            <w:r w:rsidR="0007437C" w:rsidRPr="00FA3DD6">
              <w:rPr>
                <w:rFonts w:ascii="Corbel" w:hAnsi="Corbel"/>
                <w:i/>
                <w:iCs/>
                <w:sz w:val="24"/>
                <w:szCs w:val="24"/>
              </w:rPr>
              <w:t>Zachowania trudne małych dzieci z zaburzeniami rozwoju – uwarunkowania, profilaktyka, terapia</w:t>
            </w:r>
            <w:r w:rsidR="0007437C" w:rsidRPr="00FA3DD6">
              <w:rPr>
                <w:rFonts w:ascii="Corbel" w:hAnsi="Corbel"/>
                <w:sz w:val="24"/>
                <w:szCs w:val="24"/>
              </w:rPr>
              <w:t>, Wyd. UR 2017</w:t>
            </w:r>
          </w:p>
          <w:p w14:paraId="61FE5DE9" w14:textId="77777777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Mackintosh N. J., Colman A. M.,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Zdolności a proces uczenia się,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Poznań 2002</w:t>
            </w:r>
          </w:p>
          <w:p w14:paraId="76659F2A" w14:textId="77777777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Maurice C.,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Modele zachowań oraz współpraca z dziećmi autystycznymi</w:t>
            </w:r>
            <w:r w:rsidRPr="00FA3DD6">
              <w:rPr>
                <w:rFonts w:ascii="Corbel" w:hAnsi="Corbel"/>
                <w:sz w:val="24"/>
                <w:szCs w:val="24"/>
              </w:rPr>
              <w:t>, Warszawa 2007</w:t>
            </w:r>
          </w:p>
          <w:p w14:paraId="33980133" w14:textId="77777777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Suchowierska M., Bąbel P.,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FA3DD6">
              <w:rPr>
                <w:rFonts w:ascii="Corbel" w:hAnsi="Corbel"/>
                <w:sz w:val="24"/>
                <w:szCs w:val="24"/>
              </w:rPr>
              <w:t>, Sopot 2012</w:t>
            </w:r>
          </w:p>
          <w:p w14:paraId="41326C3D" w14:textId="6972CD94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color w:val="000000"/>
                <w:sz w:val="24"/>
                <w:szCs w:val="24"/>
              </w:rPr>
              <w:t>Schopler E., Ćwiczenia edukacyjne dla dzieci autystycznych, SPOA, 1995</w:t>
            </w:r>
          </w:p>
          <w:p w14:paraId="5AF1DFE1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Knapp J., Turnbull C., KOMPLETNY PROGRAM TERAPII SAZ dla osób z zaburzeniami ze spektrum autyzmu w wieku rozwojowym od 1 roku do 4 lat, Gdańsk 2017</w:t>
            </w:r>
          </w:p>
          <w:p w14:paraId="0C26B044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Ball J., Autyzm a wczesna interwencja, Sopot 2016</w:t>
            </w:r>
          </w:p>
          <w:p w14:paraId="591A397E" w14:textId="77777777" w:rsidR="009B4425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Rogers S. J., Dawson G., Vismara L.A., Metoda wczesnego startu dla dziecka z autyzmem, Kraków 2014</w:t>
            </w:r>
          </w:p>
          <w:p w14:paraId="4344E3B0" w14:textId="14AC8C03" w:rsidR="002166EE" w:rsidRPr="002166EE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Bąbel P.,  Suchowierska M.,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Gdańsk 2010</w:t>
            </w:r>
          </w:p>
        </w:tc>
      </w:tr>
    </w:tbl>
    <w:p w14:paraId="56C6BA5B" w14:textId="77777777" w:rsidR="0085747A" w:rsidRPr="00FA3DD6" w:rsidRDefault="0085747A" w:rsidP="00A742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E82A79" w14:textId="77777777" w:rsidR="0085747A" w:rsidRPr="00FA3DD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5B22FA3" w14:textId="77777777" w:rsidR="00EC1EE0" w:rsidRPr="00FA3DD6" w:rsidRDefault="00EC1EE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DA453A" w14:textId="77777777" w:rsidR="00716E4F" w:rsidRPr="00FA3DD6" w:rsidRDefault="00716E4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9E80B7" w14:textId="77777777" w:rsidR="00716E4F" w:rsidRPr="00FA3DD6" w:rsidRDefault="00716E4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BC9A43" w14:textId="77777777" w:rsidR="00EC1EE0" w:rsidRPr="00FA3DD6" w:rsidRDefault="00EC1EE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76D581" w14:textId="77777777" w:rsidR="00EC1EE0" w:rsidRPr="00FA3DD6" w:rsidRDefault="00EC1EE0" w:rsidP="00EC1EE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EC1EE0" w:rsidRPr="00FA3DD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340EE" w14:textId="77777777" w:rsidR="000D611D" w:rsidRDefault="000D611D" w:rsidP="00C16ABF">
      <w:pPr>
        <w:spacing w:after="0" w:line="240" w:lineRule="auto"/>
      </w:pPr>
      <w:r>
        <w:separator/>
      </w:r>
    </w:p>
  </w:endnote>
  <w:endnote w:type="continuationSeparator" w:id="0">
    <w:p w14:paraId="0854CAAD" w14:textId="77777777" w:rsidR="000D611D" w:rsidRDefault="000D61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99EB7" w14:textId="77777777" w:rsidR="000D611D" w:rsidRDefault="000D611D" w:rsidP="00C16ABF">
      <w:pPr>
        <w:spacing w:after="0" w:line="240" w:lineRule="auto"/>
      </w:pPr>
      <w:r>
        <w:separator/>
      </w:r>
    </w:p>
  </w:footnote>
  <w:footnote w:type="continuationSeparator" w:id="0">
    <w:p w14:paraId="7BB849CE" w14:textId="77777777" w:rsidR="000D611D" w:rsidRDefault="000D611D" w:rsidP="00C16ABF">
      <w:pPr>
        <w:spacing w:after="0" w:line="240" w:lineRule="auto"/>
      </w:pPr>
      <w:r>
        <w:continuationSeparator/>
      </w:r>
    </w:p>
  </w:footnote>
  <w:footnote w:id="1">
    <w:p w14:paraId="77900EAF" w14:textId="77777777" w:rsidR="00F97C17" w:rsidRDefault="00F97C17" w:rsidP="00F97C1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061E12"/>
    <w:multiLevelType w:val="hybridMultilevel"/>
    <w:tmpl w:val="A8703FC2"/>
    <w:lvl w:ilvl="0" w:tplc="77FC7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E293F"/>
    <w:multiLevelType w:val="hybridMultilevel"/>
    <w:tmpl w:val="83780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419442">
    <w:abstractNumId w:val="0"/>
  </w:num>
  <w:num w:numId="2" w16cid:durableId="1367172445">
    <w:abstractNumId w:val="2"/>
  </w:num>
  <w:num w:numId="3" w16cid:durableId="67862732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75E"/>
    <w:rsid w:val="00070D2A"/>
    <w:rsid w:val="00070ED6"/>
    <w:rsid w:val="000742DC"/>
    <w:rsid w:val="0007437C"/>
    <w:rsid w:val="00084C12"/>
    <w:rsid w:val="0009462C"/>
    <w:rsid w:val="00094B12"/>
    <w:rsid w:val="00096C46"/>
    <w:rsid w:val="000A296F"/>
    <w:rsid w:val="000A2A28"/>
    <w:rsid w:val="000A3CDF"/>
    <w:rsid w:val="000A645E"/>
    <w:rsid w:val="000B192D"/>
    <w:rsid w:val="000B28EE"/>
    <w:rsid w:val="000B3E37"/>
    <w:rsid w:val="000B4DB6"/>
    <w:rsid w:val="000D04B0"/>
    <w:rsid w:val="000D611D"/>
    <w:rsid w:val="000E54B3"/>
    <w:rsid w:val="000F1C57"/>
    <w:rsid w:val="000F5615"/>
    <w:rsid w:val="00124BFF"/>
    <w:rsid w:val="0012560E"/>
    <w:rsid w:val="00127108"/>
    <w:rsid w:val="00134741"/>
    <w:rsid w:val="00134B13"/>
    <w:rsid w:val="00146BC0"/>
    <w:rsid w:val="00153C41"/>
    <w:rsid w:val="00153F90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326D"/>
    <w:rsid w:val="001D657B"/>
    <w:rsid w:val="001D7B54"/>
    <w:rsid w:val="001E0209"/>
    <w:rsid w:val="001F2CA2"/>
    <w:rsid w:val="002144C0"/>
    <w:rsid w:val="002166EE"/>
    <w:rsid w:val="0022477D"/>
    <w:rsid w:val="002278A9"/>
    <w:rsid w:val="00227985"/>
    <w:rsid w:val="002336F9"/>
    <w:rsid w:val="0024028F"/>
    <w:rsid w:val="00244ABC"/>
    <w:rsid w:val="00277227"/>
    <w:rsid w:val="00281FF2"/>
    <w:rsid w:val="0028353D"/>
    <w:rsid w:val="002857DE"/>
    <w:rsid w:val="00291567"/>
    <w:rsid w:val="0029595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0F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9EC"/>
    <w:rsid w:val="0036299B"/>
    <w:rsid w:val="00363F78"/>
    <w:rsid w:val="003A0A5B"/>
    <w:rsid w:val="003A1176"/>
    <w:rsid w:val="003B0EA9"/>
    <w:rsid w:val="003C0BAE"/>
    <w:rsid w:val="003D0A45"/>
    <w:rsid w:val="003D18A9"/>
    <w:rsid w:val="003D6CE2"/>
    <w:rsid w:val="003E1941"/>
    <w:rsid w:val="003E2FE6"/>
    <w:rsid w:val="003E49D5"/>
    <w:rsid w:val="003F02B1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057"/>
    <w:rsid w:val="004D5282"/>
    <w:rsid w:val="004E182B"/>
    <w:rsid w:val="004E3265"/>
    <w:rsid w:val="004F1551"/>
    <w:rsid w:val="004F55A3"/>
    <w:rsid w:val="0050242B"/>
    <w:rsid w:val="0050496F"/>
    <w:rsid w:val="00513B6F"/>
    <w:rsid w:val="00517C63"/>
    <w:rsid w:val="005326C4"/>
    <w:rsid w:val="005363C4"/>
    <w:rsid w:val="00536BDE"/>
    <w:rsid w:val="00542A56"/>
    <w:rsid w:val="00543ACC"/>
    <w:rsid w:val="00553AF8"/>
    <w:rsid w:val="0056696D"/>
    <w:rsid w:val="0059484D"/>
    <w:rsid w:val="005A0855"/>
    <w:rsid w:val="005A3196"/>
    <w:rsid w:val="005C080F"/>
    <w:rsid w:val="005C55E5"/>
    <w:rsid w:val="005C696A"/>
    <w:rsid w:val="005D32C3"/>
    <w:rsid w:val="005E6E85"/>
    <w:rsid w:val="005F31D2"/>
    <w:rsid w:val="0061029B"/>
    <w:rsid w:val="00617230"/>
    <w:rsid w:val="00621CE1"/>
    <w:rsid w:val="00627FC9"/>
    <w:rsid w:val="00641582"/>
    <w:rsid w:val="00647FA8"/>
    <w:rsid w:val="00650C5F"/>
    <w:rsid w:val="00654934"/>
    <w:rsid w:val="006620D9"/>
    <w:rsid w:val="00671958"/>
    <w:rsid w:val="00675843"/>
    <w:rsid w:val="006838F4"/>
    <w:rsid w:val="006949DD"/>
    <w:rsid w:val="00696477"/>
    <w:rsid w:val="006B2708"/>
    <w:rsid w:val="006B769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E4F"/>
    <w:rsid w:val="007230EE"/>
    <w:rsid w:val="00724677"/>
    <w:rsid w:val="00725459"/>
    <w:rsid w:val="00727F8B"/>
    <w:rsid w:val="007327BD"/>
    <w:rsid w:val="00734608"/>
    <w:rsid w:val="00745302"/>
    <w:rsid w:val="007461D6"/>
    <w:rsid w:val="00746EC8"/>
    <w:rsid w:val="0074750A"/>
    <w:rsid w:val="00763BF1"/>
    <w:rsid w:val="00766FD4"/>
    <w:rsid w:val="0078166D"/>
    <w:rsid w:val="0078168C"/>
    <w:rsid w:val="00787C2A"/>
    <w:rsid w:val="00790E27"/>
    <w:rsid w:val="00797AE8"/>
    <w:rsid w:val="007A265C"/>
    <w:rsid w:val="007A4022"/>
    <w:rsid w:val="007A6E6E"/>
    <w:rsid w:val="007B60AA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B2FE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E7F"/>
    <w:rsid w:val="00916188"/>
    <w:rsid w:val="00923D7D"/>
    <w:rsid w:val="009508DF"/>
    <w:rsid w:val="00950DAC"/>
    <w:rsid w:val="00954A07"/>
    <w:rsid w:val="009876DF"/>
    <w:rsid w:val="00997F14"/>
    <w:rsid w:val="009A78D9"/>
    <w:rsid w:val="009B4425"/>
    <w:rsid w:val="009C3E31"/>
    <w:rsid w:val="009C54AE"/>
    <w:rsid w:val="009C788E"/>
    <w:rsid w:val="009D1796"/>
    <w:rsid w:val="009D3F3B"/>
    <w:rsid w:val="009E0543"/>
    <w:rsid w:val="009E3B41"/>
    <w:rsid w:val="009E66A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107"/>
    <w:rsid w:val="00A53FA5"/>
    <w:rsid w:val="00A54817"/>
    <w:rsid w:val="00A601C8"/>
    <w:rsid w:val="00A60799"/>
    <w:rsid w:val="00A74238"/>
    <w:rsid w:val="00A84C85"/>
    <w:rsid w:val="00A97DE1"/>
    <w:rsid w:val="00AB053C"/>
    <w:rsid w:val="00AC5D8D"/>
    <w:rsid w:val="00AD1146"/>
    <w:rsid w:val="00AD27D3"/>
    <w:rsid w:val="00AD284E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29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138"/>
    <w:rsid w:val="00C81CB1"/>
    <w:rsid w:val="00C94089"/>
    <w:rsid w:val="00C94B98"/>
    <w:rsid w:val="00CA2B96"/>
    <w:rsid w:val="00CA5089"/>
    <w:rsid w:val="00CC1A1E"/>
    <w:rsid w:val="00CD6897"/>
    <w:rsid w:val="00CE5BAC"/>
    <w:rsid w:val="00CF25BE"/>
    <w:rsid w:val="00CF78ED"/>
    <w:rsid w:val="00D02B25"/>
    <w:rsid w:val="00D02EBA"/>
    <w:rsid w:val="00D04FF9"/>
    <w:rsid w:val="00D17C3C"/>
    <w:rsid w:val="00D26B2C"/>
    <w:rsid w:val="00D352C9"/>
    <w:rsid w:val="00D425B2"/>
    <w:rsid w:val="00D428D6"/>
    <w:rsid w:val="00D552B2"/>
    <w:rsid w:val="00D608D1"/>
    <w:rsid w:val="00D66B6E"/>
    <w:rsid w:val="00D715E5"/>
    <w:rsid w:val="00D74119"/>
    <w:rsid w:val="00D8075B"/>
    <w:rsid w:val="00D8678B"/>
    <w:rsid w:val="00D96E3C"/>
    <w:rsid w:val="00DA2114"/>
    <w:rsid w:val="00DA3D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1EE0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0BC7"/>
    <w:rsid w:val="00F526AF"/>
    <w:rsid w:val="00F617C3"/>
    <w:rsid w:val="00F7066B"/>
    <w:rsid w:val="00F83B28"/>
    <w:rsid w:val="00F974DA"/>
    <w:rsid w:val="00F97C17"/>
    <w:rsid w:val="00FA3DD6"/>
    <w:rsid w:val="00FA46E5"/>
    <w:rsid w:val="00FB7DBA"/>
    <w:rsid w:val="00FC1C25"/>
    <w:rsid w:val="00FC3F45"/>
    <w:rsid w:val="00FD503F"/>
    <w:rsid w:val="00FD555A"/>
    <w:rsid w:val="00FD7589"/>
    <w:rsid w:val="00FD7F1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CE6A"/>
  <w15:docId w15:val="{A774A0C3-2677-463E-8CD0-F228309A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F97C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7C17"/>
    <w:rPr>
      <w:rFonts w:ascii="Calibri" w:hAnsi="Calibri"/>
      <w:i/>
      <w:iCs/>
      <w:color w:val="404040" w:themeColor="text1" w:themeTint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AD4FC-D459-40B9-8B44-31A0783B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6</Pages>
  <Words>1543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3</cp:revision>
  <cp:lastPrinted>2020-01-30T09:58:00Z</cp:lastPrinted>
  <dcterms:created xsi:type="dcterms:W3CDTF">2025-01-27T11:40:00Z</dcterms:created>
  <dcterms:modified xsi:type="dcterms:W3CDTF">2026-06-15T10:01:00Z</dcterms:modified>
</cp:coreProperties>
</file>